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106" w:type="dxa"/>
        <w:tblLook w:val="01E0"/>
      </w:tblPr>
      <w:tblGrid>
        <w:gridCol w:w="4927"/>
        <w:gridCol w:w="4927"/>
      </w:tblGrid>
      <w:tr w:rsidR="00883F8D" w:rsidRPr="00CD4A7F">
        <w:tc>
          <w:tcPr>
            <w:tcW w:w="4927" w:type="dxa"/>
          </w:tcPr>
          <w:p w:rsidR="00883F8D" w:rsidRPr="00CD4A7F" w:rsidRDefault="00883F8D">
            <w:pPr>
              <w:widowControl w:val="0"/>
              <w:autoSpaceDE w:val="0"/>
              <w:autoSpaceDN w:val="0"/>
              <w:adjustRightInd w:val="0"/>
              <w:jc w:val="right"/>
              <w:rPr>
                <w:rStyle w:val="a0"/>
                <w:rFonts w:ascii="Arial" w:hAnsi="Arial"/>
                <w:b w:val="0"/>
                <w:bCs w:val="0"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:rsidR="00883F8D" w:rsidRPr="00CD4A7F" w:rsidRDefault="00883F8D">
            <w:pPr>
              <w:jc w:val="center"/>
              <w:rPr>
                <w:rStyle w:val="a0"/>
                <w:b w:val="0"/>
                <w:bCs w:val="0"/>
                <w:sz w:val="28"/>
                <w:szCs w:val="28"/>
                <w:lang w:eastAsia="en-US"/>
              </w:rPr>
            </w:pPr>
            <w:r w:rsidRPr="00CD4A7F">
              <w:rPr>
                <w:rStyle w:val="a0"/>
                <w:b w:val="0"/>
                <w:bCs w:val="0"/>
                <w:sz w:val="28"/>
                <w:szCs w:val="28"/>
              </w:rPr>
              <w:t>ПРИЛОЖЕНИЕ</w:t>
            </w:r>
          </w:p>
          <w:p w:rsidR="00883F8D" w:rsidRPr="00CD4A7F" w:rsidRDefault="00883F8D">
            <w:pPr>
              <w:jc w:val="center"/>
              <w:rPr>
                <w:rStyle w:val="a0"/>
                <w:b w:val="0"/>
                <w:bCs w:val="0"/>
                <w:sz w:val="28"/>
                <w:szCs w:val="28"/>
              </w:rPr>
            </w:pPr>
          </w:p>
          <w:p w:rsidR="00883F8D" w:rsidRPr="00CD4A7F" w:rsidRDefault="00883F8D">
            <w:pPr>
              <w:jc w:val="center"/>
              <w:rPr>
                <w:rStyle w:val="a0"/>
                <w:b w:val="0"/>
                <w:bCs w:val="0"/>
                <w:sz w:val="28"/>
                <w:szCs w:val="28"/>
              </w:rPr>
            </w:pPr>
          </w:p>
          <w:p w:rsidR="00883F8D" w:rsidRPr="00CD4A7F" w:rsidRDefault="00883F8D">
            <w:pPr>
              <w:jc w:val="center"/>
              <w:rPr>
                <w:rStyle w:val="a0"/>
                <w:b w:val="0"/>
                <w:bCs w:val="0"/>
                <w:sz w:val="28"/>
                <w:szCs w:val="28"/>
              </w:rPr>
            </w:pPr>
            <w:r w:rsidRPr="00CD4A7F">
              <w:rPr>
                <w:rStyle w:val="a0"/>
                <w:b w:val="0"/>
                <w:bCs w:val="0"/>
                <w:sz w:val="28"/>
                <w:szCs w:val="28"/>
              </w:rPr>
              <w:t>УТВЕРЖДЕН</w:t>
            </w:r>
            <w:r>
              <w:rPr>
                <w:rStyle w:val="a0"/>
                <w:b w:val="0"/>
                <w:bCs w:val="0"/>
                <w:sz w:val="28"/>
                <w:szCs w:val="28"/>
              </w:rPr>
              <w:t>Ы</w:t>
            </w:r>
          </w:p>
          <w:p w:rsidR="00883F8D" w:rsidRDefault="00883F8D">
            <w:pPr>
              <w:jc w:val="center"/>
              <w:rPr>
                <w:rStyle w:val="a0"/>
                <w:b w:val="0"/>
                <w:bCs w:val="0"/>
                <w:sz w:val="28"/>
                <w:szCs w:val="28"/>
              </w:rPr>
            </w:pPr>
            <w:r>
              <w:rPr>
                <w:rStyle w:val="a0"/>
                <w:b w:val="0"/>
                <w:bCs w:val="0"/>
                <w:sz w:val="28"/>
                <w:szCs w:val="28"/>
              </w:rPr>
              <w:t>постановлением администрации</w:t>
            </w:r>
          </w:p>
          <w:p w:rsidR="00883F8D" w:rsidRDefault="00883F8D">
            <w:pPr>
              <w:jc w:val="center"/>
              <w:rPr>
                <w:rStyle w:val="a0"/>
                <w:b w:val="0"/>
                <w:bCs w:val="0"/>
                <w:sz w:val="28"/>
                <w:szCs w:val="28"/>
              </w:rPr>
            </w:pPr>
            <w:r w:rsidRPr="00CD4A7F">
              <w:rPr>
                <w:rStyle w:val="a0"/>
                <w:b w:val="0"/>
                <w:bCs w:val="0"/>
                <w:sz w:val="28"/>
                <w:szCs w:val="28"/>
              </w:rPr>
              <w:t>муници</w:t>
            </w:r>
            <w:r>
              <w:rPr>
                <w:rStyle w:val="a0"/>
                <w:b w:val="0"/>
                <w:bCs w:val="0"/>
                <w:sz w:val="28"/>
                <w:szCs w:val="28"/>
              </w:rPr>
              <w:t>пального образования</w:t>
            </w:r>
          </w:p>
          <w:p w:rsidR="00883F8D" w:rsidRPr="00CD4A7F" w:rsidRDefault="00883F8D">
            <w:pPr>
              <w:jc w:val="center"/>
              <w:rPr>
                <w:rStyle w:val="a0"/>
                <w:b w:val="0"/>
                <w:bCs w:val="0"/>
                <w:sz w:val="28"/>
                <w:szCs w:val="28"/>
              </w:rPr>
            </w:pPr>
            <w:r w:rsidRPr="00CD4A7F">
              <w:rPr>
                <w:rStyle w:val="a0"/>
                <w:b w:val="0"/>
                <w:bCs w:val="0"/>
                <w:sz w:val="28"/>
                <w:szCs w:val="28"/>
              </w:rPr>
              <w:t>Тбилисский район</w:t>
            </w:r>
          </w:p>
          <w:p w:rsidR="00883F8D" w:rsidRPr="00CD4A7F" w:rsidRDefault="00883F8D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0"/>
                <w:b w:val="0"/>
                <w:bCs w:val="0"/>
                <w:sz w:val="28"/>
                <w:szCs w:val="28"/>
                <w:lang w:eastAsia="en-US"/>
              </w:rPr>
            </w:pPr>
            <w:r w:rsidRPr="00CD4A7F">
              <w:rPr>
                <w:rStyle w:val="a0"/>
                <w:b w:val="0"/>
                <w:bCs w:val="0"/>
                <w:sz w:val="28"/>
                <w:szCs w:val="28"/>
              </w:rPr>
              <w:t>от _______________</w:t>
            </w:r>
            <w:r>
              <w:rPr>
                <w:rStyle w:val="a0"/>
                <w:b w:val="0"/>
                <w:bCs w:val="0"/>
                <w:sz w:val="28"/>
                <w:szCs w:val="28"/>
              </w:rPr>
              <w:t>__</w:t>
            </w:r>
            <w:r w:rsidRPr="00CD4A7F">
              <w:rPr>
                <w:rStyle w:val="a0"/>
                <w:b w:val="0"/>
                <w:bCs w:val="0"/>
                <w:sz w:val="28"/>
                <w:szCs w:val="28"/>
              </w:rPr>
              <w:t>____ № _</w:t>
            </w:r>
            <w:r>
              <w:rPr>
                <w:rStyle w:val="a0"/>
                <w:b w:val="0"/>
                <w:bCs w:val="0"/>
                <w:sz w:val="28"/>
                <w:szCs w:val="28"/>
              </w:rPr>
              <w:t>__</w:t>
            </w:r>
            <w:r w:rsidRPr="00CD4A7F">
              <w:rPr>
                <w:rStyle w:val="a0"/>
                <w:b w:val="0"/>
                <w:bCs w:val="0"/>
                <w:sz w:val="28"/>
                <w:szCs w:val="28"/>
              </w:rPr>
              <w:t>___</w:t>
            </w:r>
          </w:p>
        </w:tc>
      </w:tr>
    </w:tbl>
    <w:p w:rsidR="00883F8D" w:rsidRPr="00CD4A7F" w:rsidRDefault="00883F8D" w:rsidP="00CD4A7F">
      <w:pPr>
        <w:tabs>
          <w:tab w:val="left" w:pos="5205"/>
        </w:tabs>
        <w:rPr>
          <w:sz w:val="28"/>
          <w:szCs w:val="28"/>
          <w:lang w:eastAsia="en-US"/>
        </w:rPr>
      </w:pPr>
    </w:p>
    <w:p w:rsidR="00883F8D" w:rsidRPr="00CD4A7F" w:rsidRDefault="00883F8D" w:rsidP="00CD4A7F">
      <w:pPr>
        <w:tabs>
          <w:tab w:val="left" w:pos="5205"/>
        </w:tabs>
        <w:rPr>
          <w:sz w:val="28"/>
          <w:szCs w:val="28"/>
        </w:rPr>
      </w:pPr>
    </w:p>
    <w:p w:rsidR="00883F8D" w:rsidRPr="00CD4A7F" w:rsidRDefault="00883F8D" w:rsidP="00CD4A7F">
      <w:pPr>
        <w:tabs>
          <w:tab w:val="left" w:pos="5205"/>
        </w:tabs>
        <w:rPr>
          <w:sz w:val="28"/>
          <w:szCs w:val="28"/>
        </w:rPr>
      </w:pPr>
    </w:p>
    <w:p w:rsidR="00883F8D" w:rsidRPr="00CD4A7F" w:rsidRDefault="00883F8D" w:rsidP="00CD4A7F">
      <w:pPr>
        <w:tabs>
          <w:tab w:val="left" w:pos="5205"/>
        </w:tabs>
        <w:jc w:val="right"/>
        <w:rPr>
          <w:sz w:val="28"/>
          <w:szCs w:val="28"/>
        </w:rPr>
      </w:pPr>
    </w:p>
    <w:tbl>
      <w:tblPr>
        <w:tblW w:w="0" w:type="auto"/>
        <w:tblInd w:w="-106" w:type="dxa"/>
        <w:tblLayout w:type="fixed"/>
        <w:tblLook w:val="01E0"/>
      </w:tblPr>
      <w:tblGrid>
        <w:gridCol w:w="851"/>
        <w:gridCol w:w="8137"/>
        <w:gridCol w:w="840"/>
      </w:tblGrid>
      <w:tr w:rsidR="00883F8D" w:rsidRPr="00CD4A7F">
        <w:tc>
          <w:tcPr>
            <w:tcW w:w="851" w:type="dxa"/>
          </w:tcPr>
          <w:p w:rsidR="00883F8D" w:rsidRPr="00CD4A7F" w:rsidRDefault="00883F8D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137" w:type="dxa"/>
          </w:tcPr>
          <w:p w:rsidR="00883F8D" w:rsidRDefault="00883F8D" w:rsidP="00022F86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ТРЕБОВАНИЯ</w:t>
            </w:r>
          </w:p>
          <w:p w:rsidR="00883F8D" w:rsidRPr="005354FF" w:rsidRDefault="00883F8D" w:rsidP="00CD324B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8"/>
                <w:szCs w:val="28"/>
              </w:rPr>
            </w:pPr>
            <w:r w:rsidRPr="00F775D0">
              <w:rPr>
                <w:b/>
                <w:bCs/>
                <w:sz w:val="28"/>
                <w:szCs w:val="28"/>
              </w:rPr>
              <w:t xml:space="preserve">к </w:t>
            </w:r>
            <w:r w:rsidRPr="005354FF">
              <w:rPr>
                <w:b/>
                <w:bCs/>
                <w:sz w:val="28"/>
                <w:szCs w:val="28"/>
              </w:rPr>
              <w:t>определению нормативных</w:t>
            </w:r>
          </w:p>
          <w:p w:rsidR="00883F8D" w:rsidRPr="00E2060E" w:rsidRDefault="00883F8D" w:rsidP="00CD324B">
            <w:pPr>
              <w:jc w:val="center"/>
              <w:rPr>
                <w:b/>
                <w:bCs/>
                <w:sz w:val="28"/>
                <w:szCs w:val="28"/>
              </w:rPr>
            </w:pPr>
            <w:r w:rsidRPr="005354FF">
              <w:rPr>
                <w:b/>
                <w:bCs/>
                <w:sz w:val="28"/>
                <w:szCs w:val="28"/>
              </w:rPr>
              <w:t xml:space="preserve">затрат на обеспечение функций </w:t>
            </w:r>
            <w:r>
              <w:rPr>
                <w:b/>
                <w:bCs/>
                <w:sz w:val="28"/>
                <w:szCs w:val="28"/>
              </w:rPr>
              <w:t>отраслевых (функциональных)</w:t>
            </w:r>
            <w:r w:rsidRPr="005354FF">
              <w:rPr>
                <w:b/>
                <w:bCs/>
                <w:sz w:val="28"/>
                <w:szCs w:val="28"/>
              </w:rPr>
              <w:t xml:space="preserve"> органов</w:t>
            </w:r>
            <w:r>
              <w:rPr>
                <w:b/>
                <w:bCs/>
                <w:sz w:val="28"/>
                <w:szCs w:val="28"/>
              </w:rPr>
              <w:t xml:space="preserve"> администрации муниципального образования Тбилисский район</w:t>
            </w:r>
            <w:r w:rsidRPr="005354FF">
              <w:rPr>
                <w:b/>
                <w:bCs/>
                <w:sz w:val="28"/>
                <w:szCs w:val="28"/>
              </w:rPr>
              <w:t xml:space="preserve"> и подведомственных им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 w:rsidRPr="005354FF">
              <w:rPr>
                <w:b/>
                <w:bCs/>
                <w:sz w:val="28"/>
                <w:szCs w:val="28"/>
              </w:rPr>
              <w:t>казенных учреждений</w:t>
            </w:r>
          </w:p>
        </w:tc>
        <w:tc>
          <w:tcPr>
            <w:tcW w:w="840" w:type="dxa"/>
          </w:tcPr>
          <w:p w:rsidR="00883F8D" w:rsidRPr="00CD4A7F" w:rsidRDefault="00883F8D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883F8D" w:rsidRDefault="00883F8D" w:rsidP="00CD4A7F">
      <w:pPr>
        <w:pStyle w:val="ConsPlusTitle"/>
        <w:rPr>
          <w:b w:val="0"/>
          <w:bCs w:val="0"/>
        </w:rPr>
      </w:pPr>
    </w:p>
    <w:p w:rsidR="00883F8D" w:rsidRPr="00B63EB2" w:rsidRDefault="00883F8D" w:rsidP="00CD4A7F">
      <w:pPr>
        <w:pStyle w:val="ConsPlusTitle"/>
      </w:pPr>
    </w:p>
    <w:p w:rsidR="00883F8D" w:rsidRDefault="00883F8D" w:rsidP="002C7E7D">
      <w:pPr>
        <w:widowControl w:val="0"/>
        <w:autoSpaceDE w:val="0"/>
        <w:autoSpaceDN w:val="0"/>
        <w:adjustRightInd w:val="0"/>
        <w:ind w:firstLine="720"/>
        <w:jc w:val="both"/>
      </w:pPr>
      <w:r w:rsidRPr="00C8732D">
        <w:rPr>
          <w:sz w:val="28"/>
          <w:szCs w:val="28"/>
        </w:rPr>
        <w:t>1. Настоящий документ устанавливает Требования к определению</w:t>
      </w:r>
      <w:r>
        <w:rPr>
          <w:sz w:val="28"/>
          <w:szCs w:val="28"/>
        </w:rPr>
        <w:t xml:space="preserve"> нормативных затрат </w:t>
      </w:r>
      <w:r w:rsidRPr="00C8732D">
        <w:rPr>
          <w:sz w:val="28"/>
          <w:szCs w:val="28"/>
        </w:rPr>
        <w:t xml:space="preserve">на обеспечение функций отраслевых (функциональных) органов администрации муниципального образования Тбилисский район </w:t>
      </w:r>
      <w:r>
        <w:rPr>
          <w:sz w:val="28"/>
          <w:szCs w:val="28"/>
        </w:rPr>
        <w:t xml:space="preserve"> </w:t>
      </w:r>
      <w:r w:rsidRPr="00C8732D">
        <w:rPr>
          <w:sz w:val="28"/>
          <w:szCs w:val="28"/>
        </w:rPr>
        <w:t>(далее – отраслевые (функциональные) органы) и подведомственных им казенных учреждений в части закупок товаров, работ, услуг (далее - нормативные затраты).</w:t>
      </w:r>
    </w:p>
    <w:p w:rsidR="00883F8D" w:rsidRPr="00C8732D" w:rsidRDefault="00883F8D" w:rsidP="002C7E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C8732D">
        <w:rPr>
          <w:sz w:val="28"/>
          <w:szCs w:val="28"/>
        </w:rPr>
        <w:t>2. Нормативные затраты применяются для обоснования объекта и (или) объектов закупки соответствующего отраслевого (функционального) органа и подведомственных ему казенных учреждений.</w:t>
      </w:r>
    </w:p>
    <w:p w:rsidR="00883F8D" w:rsidRPr="00AF6D77" w:rsidRDefault="00883F8D" w:rsidP="002C7E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A568D">
        <w:rPr>
          <w:sz w:val="28"/>
          <w:szCs w:val="28"/>
        </w:rPr>
        <w:t>3. Нормативные затраты, порядок определения которых не установлен Правилами определения нормативных затрат на обеспечение функций отраслевых (функциональных) органов и подведомственных им казенных учреждений (далее - Правила), согласно приложению к Требованиям, определяется в порядке, устанавливаемом отраслевым (функциональным) органом.</w:t>
      </w:r>
    </w:p>
    <w:p w:rsidR="00883F8D" w:rsidRPr="00AF6D77" w:rsidRDefault="00883F8D" w:rsidP="002C7E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AF6D77">
        <w:rPr>
          <w:sz w:val="28"/>
          <w:szCs w:val="28"/>
        </w:rPr>
        <w:t>Общий объем затрат, связанных с закупкой товаров, работ, услуг, рассчитанный на основе нормативных затрат, не может превышать объем доведенных отраслевым (функциональным) органам и находящимся в их ведении казенным учреждениям как получателям бюджетных средств лимитов бюджетных обязательств на закупку товаров, работ, услуг в рамках исполнения бюджета муниципального образования Тбилисский район (далее – местный бюджет)</w:t>
      </w:r>
      <w:r>
        <w:rPr>
          <w:sz w:val="28"/>
          <w:szCs w:val="28"/>
        </w:rPr>
        <w:t>.</w:t>
      </w:r>
    </w:p>
    <w:p w:rsidR="00883F8D" w:rsidRPr="00036587" w:rsidRDefault="00883F8D" w:rsidP="002C7E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036587">
        <w:rPr>
          <w:sz w:val="28"/>
          <w:szCs w:val="28"/>
        </w:rPr>
        <w:t>При определении нормативных затрат отраслевые (функциональные) органы применяют национальные стандарты, технические регламенты, технические условия и иные документы, а также учитывают регулируемые цены (тарифы) и положения абзаца второго настоящего пункта.</w:t>
      </w:r>
    </w:p>
    <w:p w:rsidR="00883F8D" w:rsidRPr="00E7705F" w:rsidRDefault="00883F8D" w:rsidP="002C7E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E7705F">
        <w:rPr>
          <w:sz w:val="28"/>
          <w:szCs w:val="28"/>
        </w:rPr>
        <w:t>4. Для определения нормативных затрат в соответствии с разделами I и II Правил в формулах используются нормативы цены товаров, работ, услуг, устанавливаемые отраслевыми (функциональными) органами с учетом положений статьи 22 Федерального закона от 5 апреля 2013 года № 44-ФЗ «О контрактной системе в сфере закупок товаров, работ, услуг для обеспечения государственных и муниципальных нужд» (далее – ФЗ № 44-ФЗ).</w:t>
      </w:r>
    </w:p>
    <w:p w:rsidR="00883F8D" w:rsidRPr="002C7E7D" w:rsidRDefault="00883F8D" w:rsidP="002C7E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7E7D">
        <w:rPr>
          <w:sz w:val="28"/>
          <w:szCs w:val="28"/>
        </w:rPr>
        <w:t>Для определения нормативных затрат в соответствии с разделами I и II Правил в формулах используются нормативы количества товаров, работ, услуг, устанавливаемые отраслевыми (функциональными) органами.</w:t>
      </w:r>
    </w:p>
    <w:p w:rsidR="00883F8D" w:rsidRPr="002C7E7D" w:rsidRDefault="00883F8D" w:rsidP="002C7E7D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2C7E7D">
        <w:rPr>
          <w:sz w:val="28"/>
          <w:szCs w:val="28"/>
        </w:rPr>
        <w:t>5. Отраслевые (функциональные) органы разрабатывают и утверждают индивидуальные (установленные для каждого работника) и (или) коллективные (установленные для нескольких работников) формируемые по категориям или группам должностей (исходя из специфики функций и полномочий отраслевого (функционального) органа, должностных обязанностей его работников) нормативы:</w:t>
      </w:r>
    </w:p>
    <w:p w:rsidR="00883F8D" w:rsidRPr="008C5B30" w:rsidRDefault="00883F8D" w:rsidP="008C5B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5B30">
        <w:rPr>
          <w:sz w:val="28"/>
          <w:szCs w:val="28"/>
        </w:rPr>
        <w:t>а) количества абонентских номеров пользовательского (оконечного) оборудования, подключенного к сети подвижной связи;</w:t>
      </w:r>
    </w:p>
    <w:p w:rsidR="00883F8D" w:rsidRPr="008C5B30" w:rsidRDefault="00883F8D" w:rsidP="008C5B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5B30">
        <w:rPr>
          <w:sz w:val="28"/>
          <w:szCs w:val="28"/>
        </w:rPr>
        <w:t>б) цены услуг подвижной связи;</w:t>
      </w:r>
    </w:p>
    <w:p w:rsidR="00883F8D" w:rsidRPr="008C5B30" w:rsidRDefault="00883F8D" w:rsidP="008C5B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5B30">
        <w:rPr>
          <w:sz w:val="28"/>
          <w:szCs w:val="28"/>
        </w:rPr>
        <w:t>в) количества SIM-карт;</w:t>
      </w:r>
    </w:p>
    <w:p w:rsidR="00883F8D" w:rsidRPr="008C5B30" w:rsidRDefault="00883F8D" w:rsidP="008C5B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5B30">
        <w:rPr>
          <w:sz w:val="28"/>
          <w:szCs w:val="28"/>
        </w:rPr>
        <w:t>г) цены и количества принтеров, многофункциональных устройств и копировальных аппаратов (оргтехники);</w:t>
      </w:r>
    </w:p>
    <w:p w:rsidR="00883F8D" w:rsidRPr="008C5B30" w:rsidRDefault="00883F8D" w:rsidP="008C5B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5B30">
        <w:rPr>
          <w:sz w:val="28"/>
          <w:szCs w:val="28"/>
        </w:rPr>
        <w:t>д) количества и цены средств подвижной связи;</w:t>
      </w:r>
    </w:p>
    <w:p w:rsidR="00883F8D" w:rsidRPr="008C5B30" w:rsidRDefault="00883F8D" w:rsidP="008C5B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5B30">
        <w:rPr>
          <w:sz w:val="28"/>
          <w:szCs w:val="28"/>
        </w:rPr>
        <w:t>е) количества и цены планшетных компьютеров;</w:t>
      </w:r>
    </w:p>
    <w:p w:rsidR="00883F8D" w:rsidRPr="008C5B30" w:rsidRDefault="00883F8D" w:rsidP="008C5B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5B30">
        <w:rPr>
          <w:sz w:val="28"/>
          <w:szCs w:val="28"/>
        </w:rPr>
        <w:t>ж) количества и цены носителей информации;</w:t>
      </w:r>
    </w:p>
    <w:p w:rsidR="00883F8D" w:rsidRPr="008C5B30" w:rsidRDefault="00883F8D" w:rsidP="008C5B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5B30">
        <w:rPr>
          <w:sz w:val="28"/>
          <w:szCs w:val="28"/>
        </w:rPr>
        <w:t>з) количества и цены расходных материалов для различных типов принтеров, многофункциональных устройств, копировальных аппаратов (оргтехники);</w:t>
      </w:r>
    </w:p>
    <w:p w:rsidR="00883F8D" w:rsidRPr="008C5B30" w:rsidRDefault="00883F8D" w:rsidP="008C5B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5B30">
        <w:rPr>
          <w:sz w:val="28"/>
          <w:szCs w:val="28"/>
        </w:rPr>
        <w:t>и) перечня периодических печатных изданий и справочной литературы;</w:t>
      </w:r>
    </w:p>
    <w:p w:rsidR="00883F8D" w:rsidRPr="008C5B30" w:rsidRDefault="00883F8D" w:rsidP="008C5B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5B30">
        <w:rPr>
          <w:sz w:val="28"/>
          <w:szCs w:val="28"/>
        </w:rPr>
        <w:t>к) количества и цены транспортных средств;</w:t>
      </w:r>
    </w:p>
    <w:p w:rsidR="00883F8D" w:rsidRPr="008C5B30" w:rsidRDefault="00883F8D" w:rsidP="008C5B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5B30">
        <w:rPr>
          <w:sz w:val="28"/>
          <w:szCs w:val="28"/>
        </w:rPr>
        <w:t>л) количества и цены мебели;</w:t>
      </w:r>
    </w:p>
    <w:p w:rsidR="00883F8D" w:rsidRPr="008C5B30" w:rsidRDefault="00883F8D" w:rsidP="008C5B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5B30">
        <w:rPr>
          <w:sz w:val="28"/>
          <w:szCs w:val="28"/>
        </w:rPr>
        <w:t>м) количества и цены канцелярских принадлежностей;</w:t>
      </w:r>
    </w:p>
    <w:p w:rsidR="00883F8D" w:rsidRPr="008C5B30" w:rsidRDefault="00883F8D" w:rsidP="008C5B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5B30">
        <w:rPr>
          <w:sz w:val="28"/>
          <w:szCs w:val="28"/>
        </w:rPr>
        <w:t>н) количества и цены хозяйственных товаров и принадлежностей;</w:t>
      </w:r>
    </w:p>
    <w:p w:rsidR="00883F8D" w:rsidRPr="008C5B30" w:rsidRDefault="00883F8D" w:rsidP="008C5B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5B30">
        <w:rPr>
          <w:sz w:val="28"/>
          <w:szCs w:val="28"/>
        </w:rPr>
        <w:t>о) количества и цены материальных запасов для нужд гражданской обороны;</w:t>
      </w:r>
    </w:p>
    <w:p w:rsidR="00883F8D" w:rsidRDefault="00883F8D" w:rsidP="008C5B30">
      <w:pPr>
        <w:widowControl w:val="0"/>
        <w:autoSpaceDE w:val="0"/>
        <w:autoSpaceDN w:val="0"/>
        <w:adjustRightInd w:val="0"/>
        <w:ind w:firstLine="720"/>
        <w:jc w:val="both"/>
      </w:pPr>
      <w:r w:rsidRPr="008C5B30">
        <w:rPr>
          <w:sz w:val="28"/>
          <w:szCs w:val="28"/>
        </w:rPr>
        <w:t>п) иных товаров и услуг.</w:t>
      </w:r>
    </w:p>
    <w:p w:rsidR="00883F8D" w:rsidRPr="008C5B30" w:rsidRDefault="00883F8D" w:rsidP="008C5B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5B30">
        <w:rPr>
          <w:sz w:val="28"/>
          <w:szCs w:val="28"/>
        </w:rPr>
        <w:t>6. Количество планируемых к приобретению товаров (основных средств и материальных запасов) определяется с учетом фактического наличия количества товаров, учитываемых на балансе у отраслевого (финансового) органа и подведомственных ему казенных учреждений.</w:t>
      </w:r>
    </w:p>
    <w:p w:rsidR="00883F8D" w:rsidRPr="008C5B30" w:rsidRDefault="00883F8D" w:rsidP="008C5B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5B30">
        <w:rPr>
          <w:sz w:val="28"/>
          <w:szCs w:val="28"/>
        </w:rPr>
        <w:t>7. В отношении товаров, относящихся к основным средствам, устанавливаются сроки их полезного использования в соответствии с требованиями законодательства Российской Федерации о бухгалтерском учете или исходя из предполагаемого срока их фактического использования. При этом предполагаемый срок фактического использования не может быть меньше срока полезного использования, определяемого в соответствии с требованиями законодательства Российской Федерации о бухгалтерском учете.</w:t>
      </w:r>
    </w:p>
    <w:p w:rsidR="00883F8D" w:rsidRPr="008C5B30" w:rsidRDefault="00883F8D" w:rsidP="008C5B30">
      <w:pPr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8C5B30">
        <w:rPr>
          <w:sz w:val="28"/>
          <w:szCs w:val="28"/>
        </w:rPr>
        <w:t>Отраслевыми (функциональными) органами может быть установлена периодичность выполнения (оказания) работ (услуг), если такая периодичность в отношении соответствующих работ (услуг) не определена нормативными правовыми (правовыми) актами.</w:t>
      </w:r>
    </w:p>
    <w:p w:rsidR="00883F8D" w:rsidRDefault="00883F8D" w:rsidP="00CD324B">
      <w:pPr>
        <w:pStyle w:val="ConsPlusNormal"/>
        <w:ind w:firstLine="709"/>
        <w:jc w:val="both"/>
      </w:pPr>
      <w:r>
        <w:t>8. Нормативные затраты подлежат размещению в единой информационной системе в сфере закупок.</w:t>
      </w:r>
    </w:p>
    <w:p w:rsidR="00883F8D" w:rsidRDefault="00883F8D" w:rsidP="00022F86">
      <w:pPr>
        <w:pStyle w:val="ConsPlusNormal"/>
        <w:ind w:firstLine="709"/>
        <w:jc w:val="both"/>
      </w:pPr>
    </w:p>
    <w:p w:rsidR="00883F8D" w:rsidRDefault="00883F8D" w:rsidP="00022F86">
      <w:pPr>
        <w:pStyle w:val="ConsPlusNormal"/>
        <w:ind w:firstLine="709"/>
        <w:jc w:val="both"/>
      </w:pPr>
    </w:p>
    <w:p w:rsidR="00883F8D" w:rsidRPr="00B63EB2" w:rsidRDefault="00883F8D" w:rsidP="009D25ED">
      <w:pPr>
        <w:ind w:firstLine="709"/>
        <w:jc w:val="both"/>
        <w:rPr>
          <w:sz w:val="28"/>
          <w:szCs w:val="28"/>
        </w:rPr>
      </w:pPr>
    </w:p>
    <w:tbl>
      <w:tblPr>
        <w:tblW w:w="0" w:type="auto"/>
        <w:tblInd w:w="-106" w:type="dxa"/>
        <w:tblLook w:val="01E0"/>
      </w:tblPr>
      <w:tblGrid>
        <w:gridCol w:w="4927"/>
        <w:gridCol w:w="4927"/>
      </w:tblGrid>
      <w:tr w:rsidR="00883F8D" w:rsidRPr="00D22471">
        <w:tc>
          <w:tcPr>
            <w:tcW w:w="4927" w:type="dxa"/>
          </w:tcPr>
          <w:p w:rsidR="00883F8D" w:rsidRPr="00D22471" w:rsidRDefault="00883F8D" w:rsidP="00D22471">
            <w:pPr>
              <w:tabs>
                <w:tab w:val="left" w:pos="7938"/>
              </w:tabs>
              <w:rPr>
                <w:sz w:val="28"/>
                <w:szCs w:val="28"/>
              </w:rPr>
            </w:pPr>
            <w:r w:rsidRPr="00D22471">
              <w:rPr>
                <w:sz w:val="28"/>
                <w:szCs w:val="28"/>
              </w:rPr>
              <w:t>Заместитель главы муниципального образования Тбилисский район, начальник финансового управления</w:t>
            </w:r>
          </w:p>
        </w:tc>
        <w:tc>
          <w:tcPr>
            <w:tcW w:w="4927" w:type="dxa"/>
            <w:vAlign w:val="bottom"/>
          </w:tcPr>
          <w:p w:rsidR="00883F8D" w:rsidRPr="00D22471" w:rsidRDefault="00883F8D" w:rsidP="00D22471">
            <w:pPr>
              <w:tabs>
                <w:tab w:val="left" w:pos="7938"/>
              </w:tabs>
              <w:jc w:val="right"/>
              <w:rPr>
                <w:sz w:val="28"/>
                <w:szCs w:val="28"/>
              </w:rPr>
            </w:pPr>
            <w:r w:rsidRPr="00D22471">
              <w:rPr>
                <w:sz w:val="28"/>
                <w:szCs w:val="28"/>
              </w:rPr>
              <w:t>Т.А. Скриган</w:t>
            </w:r>
          </w:p>
        </w:tc>
      </w:tr>
    </w:tbl>
    <w:p w:rsidR="00883F8D" w:rsidRPr="00DD6F55" w:rsidRDefault="00883F8D" w:rsidP="00B058C5">
      <w:pPr>
        <w:tabs>
          <w:tab w:val="left" w:pos="7938"/>
        </w:tabs>
        <w:jc w:val="both"/>
        <w:rPr>
          <w:sz w:val="28"/>
          <w:szCs w:val="28"/>
        </w:rPr>
      </w:pPr>
    </w:p>
    <w:sectPr w:rsidR="00883F8D" w:rsidRPr="00DD6F55" w:rsidSect="002A6B67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3F8D" w:rsidRDefault="00883F8D">
      <w:r>
        <w:separator/>
      </w:r>
    </w:p>
  </w:endnote>
  <w:endnote w:type="continuationSeparator" w:id="1">
    <w:p w:rsidR="00883F8D" w:rsidRDefault="00883F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3F8D" w:rsidRDefault="00883F8D">
      <w:r>
        <w:separator/>
      </w:r>
    </w:p>
  </w:footnote>
  <w:footnote w:type="continuationSeparator" w:id="1">
    <w:p w:rsidR="00883F8D" w:rsidRDefault="00883F8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F8D" w:rsidRDefault="00883F8D" w:rsidP="009953E5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883F8D" w:rsidRDefault="00883F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55CF6"/>
    <w:multiLevelType w:val="hybridMultilevel"/>
    <w:tmpl w:val="96C0B6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9"/>
  <w:hyphenationZone w:val="357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D6F55"/>
    <w:rsid w:val="0000041A"/>
    <w:rsid w:val="000006EA"/>
    <w:rsid w:val="0000085B"/>
    <w:rsid w:val="00000D31"/>
    <w:rsid w:val="000010A3"/>
    <w:rsid w:val="00001222"/>
    <w:rsid w:val="000013ED"/>
    <w:rsid w:val="00001A9C"/>
    <w:rsid w:val="00003A2F"/>
    <w:rsid w:val="00003E18"/>
    <w:rsid w:val="0000448E"/>
    <w:rsid w:val="00004D96"/>
    <w:rsid w:val="00005B5D"/>
    <w:rsid w:val="00005D00"/>
    <w:rsid w:val="000068E4"/>
    <w:rsid w:val="000071B7"/>
    <w:rsid w:val="00007C6C"/>
    <w:rsid w:val="00010446"/>
    <w:rsid w:val="000105DA"/>
    <w:rsid w:val="00011509"/>
    <w:rsid w:val="00011597"/>
    <w:rsid w:val="00011B2C"/>
    <w:rsid w:val="00012141"/>
    <w:rsid w:val="000122AF"/>
    <w:rsid w:val="00012CDE"/>
    <w:rsid w:val="000133B3"/>
    <w:rsid w:val="00013534"/>
    <w:rsid w:val="000135A2"/>
    <w:rsid w:val="0001387A"/>
    <w:rsid w:val="00013C79"/>
    <w:rsid w:val="00013C7E"/>
    <w:rsid w:val="00013DD8"/>
    <w:rsid w:val="000147A6"/>
    <w:rsid w:val="00014C23"/>
    <w:rsid w:val="00014F63"/>
    <w:rsid w:val="00015643"/>
    <w:rsid w:val="00015C39"/>
    <w:rsid w:val="000160DB"/>
    <w:rsid w:val="00016B69"/>
    <w:rsid w:val="00020137"/>
    <w:rsid w:val="00020589"/>
    <w:rsid w:val="000206EB"/>
    <w:rsid w:val="00020751"/>
    <w:rsid w:val="00020E7F"/>
    <w:rsid w:val="00021023"/>
    <w:rsid w:val="00021A65"/>
    <w:rsid w:val="00021EC3"/>
    <w:rsid w:val="0002208F"/>
    <w:rsid w:val="00022905"/>
    <w:rsid w:val="00022B30"/>
    <w:rsid w:val="00022C8A"/>
    <w:rsid w:val="00022ECA"/>
    <w:rsid w:val="00022F86"/>
    <w:rsid w:val="000230E2"/>
    <w:rsid w:val="00023EB7"/>
    <w:rsid w:val="00024132"/>
    <w:rsid w:val="000241AD"/>
    <w:rsid w:val="00025458"/>
    <w:rsid w:val="00025468"/>
    <w:rsid w:val="0002548B"/>
    <w:rsid w:val="000265C2"/>
    <w:rsid w:val="000266FB"/>
    <w:rsid w:val="00026EE0"/>
    <w:rsid w:val="000270D0"/>
    <w:rsid w:val="000305EA"/>
    <w:rsid w:val="0003104D"/>
    <w:rsid w:val="0003121D"/>
    <w:rsid w:val="00031691"/>
    <w:rsid w:val="00031F2F"/>
    <w:rsid w:val="00032F9F"/>
    <w:rsid w:val="00033A09"/>
    <w:rsid w:val="00033AF6"/>
    <w:rsid w:val="00033D70"/>
    <w:rsid w:val="000340A3"/>
    <w:rsid w:val="000347E5"/>
    <w:rsid w:val="00035032"/>
    <w:rsid w:val="000359D4"/>
    <w:rsid w:val="00035A17"/>
    <w:rsid w:val="00036587"/>
    <w:rsid w:val="00036D00"/>
    <w:rsid w:val="00036E3B"/>
    <w:rsid w:val="0003713E"/>
    <w:rsid w:val="000400F9"/>
    <w:rsid w:val="0004010D"/>
    <w:rsid w:val="0004033C"/>
    <w:rsid w:val="000409FA"/>
    <w:rsid w:val="0004138B"/>
    <w:rsid w:val="00041501"/>
    <w:rsid w:val="00041724"/>
    <w:rsid w:val="000417D2"/>
    <w:rsid w:val="00042257"/>
    <w:rsid w:val="0004248E"/>
    <w:rsid w:val="00044453"/>
    <w:rsid w:val="00044E72"/>
    <w:rsid w:val="000450D3"/>
    <w:rsid w:val="00045117"/>
    <w:rsid w:val="00045E33"/>
    <w:rsid w:val="0004690C"/>
    <w:rsid w:val="00050288"/>
    <w:rsid w:val="0005046D"/>
    <w:rsid w:val="000512C3"/>
    <w:rsid w:val="000515E4"/>
    <w:rsid w:val="000516CA"/>
    <w:rsid w:val="00051D1A"/>
    <w:rsid w:val="000520F9"/>
    <w:rsid w:val="00052635"/>
    <w:rsid w:val="00052B82"/>
    <w:rsid w:val="000530C4"/>
    <w:rsid w:val="0005334D"/>
    <w:rsid w:val="00053D97"/>
    <w:rsid w:val="00053EBA"/>
    <w:rsid w:val="00053F05"/>
    <w:rsid w:val="00054A9F"/>
    <w:rsid w:val="00054ECF"/>
    <w:rsid w:val="0005516A"/>
    <w:rsid w:val="00055577"/>
    <w:rsid w:val="000555DF"/>
    <w:rsid w:val="00055874"/>
    <w:rsid w:val="00055D18"/>
    <w:rsid w:val="00055FE8"/>
    <w:rsid w:val="00056F53"/>
    <w:rsid w:val="00057573"/>
    <w:rsid w:val="000579C1"/>
    <w:rsid w:val="00057B4A"/>
    <w:rsid w:val="00057C23"/>
    <w:rsid w:val="0006057E"/>
    <w:rsid w:val="00060806"/>
    <w:rsid w:val="0006146E"/>
    <w:rsid w:val="00061DF3"/>
    <w:rsid w:val="00061FBA"/>
    <w:rsid w:val="000633FB"/>
    <w:rsid w:val="000636B9"/>
    <w:rsid w:val="000638D6"/>
    <w:rsid w:val="00063A59"/>
    <w:rsid w:val="00064830"/>
    <w:rsid w:val="000649C0"/>
    <w:rsid w:val="00064CFE"/>
    <w:rsid w:val="0006519B"/>
    <w:rsid w:val="000655D1"/>
    <w:rsid w:val="0006563E"/>
    <w:rsid w:val="00065FEB"/>
    <w:rsid w:val="000660B7"/>
    <w:rsid w:val="00066236"/>
    <w:rsid w:val="000664FB"/>
    <w:rsid w:val="000665CE"/>
    <w:rsid w:val="00066798"/>
    <w:rsid w:val="00066D40"/>
    <w:rsid w:val="00066F69"/>
    <w:rsid w:val="00066FFB"/>
    <w:rsid w:val="00070DE0"/>
    <w:rsid w:val="0007139F"/>
    <w:rsid w:val="0007160B"/>
    <w:rsid w:val="000716D8"/>
    <w:rsid w:val="00071990"/>
    <w:rsid w:val="00072109"/>
    <w:rsid w:val="00072144"/>
    <w:rsid w:val="000723E6"/>
    <w:rsid w:val="00072B47"/>
    <w:rsid w:val="000730BE"/>
    <w:rsid w:val="000732C7"/>
    <w:rsid w:val="000735BE"/>
    <w:rsid w:val="00073643"/>
    <w:rsid w:val="00073DD6"/>
    <w:rsid w:val="00073E67"/>
    <w:rsid w:val="000740F4"/>
    <w:rsid w:val="00074572"/>
    <w:rsid w:val="0007491B"/>
    <w:rsid w:val="00074963"/>
    <w:rsid w:val="00074B51"/>
    <w:rsid w:val="00074B9B"/>
    <w:rsid w:val="0007540C"/>
    <w:rsid w:val="00075C02"/>
    <w:rsid w:val="00076155"/>
    <w:rsid w:val="00076662"/>
    <w:rsid w:val="00076CD7"/>
    <w:rsid w:val="00076D83"/>
    <w:rsid w:val="00076F16"/>
    <w:rsid w:val="0007759E"/>
    <w:rsid w:val="0008068F"/>
    <w:rsid w:val="000810FE"/>
    <w:rsid w:val="000814F5"/>
    <w:rsid w:val="000821D5"/>
    <w:rsid w:val="00082398"/>
    <w:rsid w:val="000829DA"/>
    <w:rsid w:val="00082A96"/>
    <w:rsid w:val="000837DF"/>
    <w:rsid w:val="00084DBF"/>
    <w:rsid w:val="00085251"/>
    <w:rsid w:val="00085677"/>
    <w:rsid w:val="00085FB5"/>
    <w:rsid w:val="00086825"/>
    <w:rsid w:val="00086AF3"/>
    <w:rsid w:val="00086FCA"/>
    <w:rsid w:val="00087423"/>
    <w:rsid w:val="000876C4"/>
    <w:rsid w:val="000876C6"/>
    <w:rsid w:val="000907C1"/>
    <w:rsid w:val="00090998"/>
    <w:rsid w:val="00090CF8"/>
    <w:rsid w:val="00090FA5"/>
    <w:rsid w:val="00091BC3"/>
    <w:rsid w:val="00091F5A"/>
    <w:rsid w:val="000929B9"/>
    <w:rsid w:val="00092FB1"/>
    <w:rsid w:val="0009338A"/>
    <w:rsid w:val="0009340C"/>
    <w:rsid w:val="000937A9"/>
    <w:rsid w:val="00093801"/>
    <w:rsid w:val="00093BD4"/>
    <w:rsid w:val="00094B4C"/>
    <w:rsid w:val="000951F6"/>
    <w:rsid w:val="000953CF"/>
    <w:rsid w:val="0009567C"/>
    <w:rsid w:val="00095768"/>
    <w:rsid w:val="00095881"/>
    <w:rsid w:val="00096036"/>
    <w:rsid w:val="00096394"/>
    <w:rsid w:val="000966FB"/>
    <w:rsid w:val="0009670B"/>
    <w:rsid w:val="00096D66"/>
    <w:rsid w:val="000977D9"/>
    <w:rsid w:val="00097E13"/>
    <w:rsid w:val="000A011E"/>
    <w:rsid w:val="000A09DE"/>
    <w:rsid w:val="000A09FE"/>
    <w:rsid w:val="000A0C99"/>
    <w:rsid w:val="000A183D"/>
    <w:rsid w:val="000A2409"/>
    <w:rsid w:val="000A2904"/>
    <w:rsid w:val="000A2DE9"/>
    <w:rsid w:val="000A2F99"/>
    <w:rsid w:val="000A30EB"/>
    <w:rsid w:val="000A3C6A"/>
    <w:rsid w:val="000A417E"/>
    <w:rsid w:val="000A42D0"/>
    <w:rsid w:val="000A43B3"/>
    <w:rsid w:val="000A4D68"/>
    <w:rsid w:val="000A4DBB"/>
    <w:rsid w:val="000A520C"/>
    <w:rsid w:val="000A568D"/>
    <w:rsid w:val="000A57E5"/>
    <w:rsid w:val="000A5E9E"/>
    <w:rsid w:val="000A6125"/>
    <w:rsid w:val="000A63F2"/>
    <w:rsid w:val="000A668F"/>
    <w:rsid w:val="000A701A"/>
    <w:rsid w:val="000A7429"/>
    <w:rsid w:val="000A76F5"/>
    <w:rsid w:val="000A7C4B"/>
    <w:rsid w:val="000B0143"/>
    <w:rsid w:val="000B1132"/>
    <w:rsid w:val="000B1182"/>
    <w:rsid w:val="000B1728"/>
    <w:rsid w:val="000B1D50"/>
    <w:rsid w:val="000B270D"/>
    <w:rsid w:val="000B2A1B"/>
    <w:rsid w:val="000B2A68"/>
    <w:rsid w:val="000B2D22"/>
    <w:rsid w:val="000B2D6D"/>
    <w:rsid w:val="000B4357"/>
    <w:rsid w:val="000B439D"/>
    <w:rsid w:val="000B46CC"/>
    <w:rsid w:val="000B48FB"/>
    <w:rsid w:val="000B50F2"/>
    <w:rsid w:val="000B5398"/>
    <w:rsid w:val="000B5A0A"/>
    <w:rsid w:val="000B61C6"/>
    <w:rsid w:val="000B62A5"/>
    <w:rsid w:val="000B658D"/>
    <w:rsid w:val="000B6CA9"/>
    <w:rsid w:val="000B6E24"/>
    <w:rsid w:val="000B6E7A"/>
    <w:rsid w:val="000B70FA"/>
    <w:rsid w:val="000B71D0"/>
    <w:rsid w:val="000B749D"/>
    <w:rsid w:val="000B76D2"/>
    <w:rsid w:val="000B79AE"/>
    <w:rsid w:val="000B7EBD"/>
    <w:rsid w:val="000B7F15"/>
    <w:rsid w:val="000C02EC"/>
    <w:rsid w:val="000C0AB7"/>
    <w:rsid w:val="000C1818"/>
    <w:rsid w:val="000C1AB8"/>
    <w:rsid w:val="000C1CAB"/>
    <w:rsid w:val="000C2456"/>
    <w:rsid w:val="000C2ACD"/>
    <w:rsid w:val="000C2E99"/>
    <w:rsid w:val="000C45B9"/>
    <w:rsid w:val="000C461B"/>
    <w:rsid w:val="000C5566"/>
    <w:rsid w:val="000C5D88"/>
    <w:rsid w:val="000C612D"/>
    <w:rsid w:val="000C67A0"/>
    <w:rsid w:val="000C68E8"/>
    <w:rsid w:val="000C6ED0"/>
    <w:rsid w:val="000C6FE6"/>
    <w:rsid w:val="000C784C"/>
    <w:rsid w:val="000C7924"/>
    <w:rsid w:val="000D025E"/>
    <w:rsid w:val="000D03D0"/>
    <w:rsid w:val="000D06FC"/>
    <w:rsid w:val="000D13AD"/>
    <w:rsid w:val="000D1A52"/>
    <w:rsid w:val="000D1EC2"/>
    <w:rsid w:val="000D1F63"/>
    <w:rsid w:val="000D205C"/>
    <w:rsid w:val="000D2221"/>
    <w:rsid w:val="000D3892"/>
    <w:rsid w:val="000D3E14"/>
    <w:rsid w:val="000D44BB"/>
    <w:rsid w:val="000D451D"/>
    <w:rsid w:val="000D45A0"/>
    <w:rsid w:val="000D4B1E"/>
    <w:rsid w:val="000D4B88"/>
    <w:rsid w:val="000D5537"/>
    <w:rsid w:val="000D5EF8"/>
    <w:rsid w:val="000D5F51"/>
    <w:rsid w:val="000D685C"/>
    <w:rsid w:val="000D6A84"/>
    <w:rsid w:val="000D6D23"/>
    <w:rsid w:val="000D6E8E"/>
    <w:rsid w:val="000D6ECA"/>
    <w:rsid w:val="000D7B04"/>
    <w:rsid w:val="000D7BC8"/>
    <w:rsid w:val="000E01A0"/>
    <w:rsid w:val="000E0A3C"/>
    <w:rsid w:val="000E19AE"/>
    <w:rsid w:val="000E1C2D"/>
    <w:rsid w:val="000E1CF2"/>
    <w:rsid w:val="000E2937"/>
    <w:rsid w:val="000E2ADE"/>
    <w:rsid w:val="000E2AEE"/>
    <w:rsid w:val="000E333A"/>
    <w:rsid w:val="000E357D"/>
    <w:rsid w:val="000E37DA"/>
    <w:rsid w:val="000E388D"/>
    <w:rsid w:val="000E47AB"/>
    <w:rsid w:val="000E4982"/>
    <w:rsid w:val="000E4989"/>
    <w:rsid w:val="000E4CD1"/>
    <w:rsid w:val="000E4D0C"/>
    <w:rsid w:val="000E4D30"/>
    <w:rsid w:val="000E5327"/>
    <w:rsid w:val="000E5A5A"/>
    <w:rsid w:val="000E67D0"/>
    <w:rsid w:val="000E6BB6"/>
    <w:rsid w:val="000E73B0"/>
    <w:rsid w:val="000E751B"/>
    <w:rsid w:val="000E7670"/>
    <w:rsid w:val="000F0776"/>
    <w:rsid w:val="000F14E8"/>
    <w:rsid w:val="000F1B8A"/>
    <w:rsid w:val="000F1D2C"/>
    <w:rsid w:val="000F1D3A"/>
    <w:rsid w:val="000F1DB3"/>
    <w:rsid w:val="000F1DE2"/>
    <w:rsid w:val="000F2044"/>
    <w:rsid w:val="000F24DE"/>
    <w:rsid w:val="000F2648"/>
    <w:rsid w:val="000F267C"/>
    <w:rsid w:val="000F27AD"/>
    <w:rsid w:val="000F2E93"/>
    <w:rsid w:val="000F3B17"/>
    <w:rsid w:val="000F3E87"/>
    <w:rsid w:val="000F3F18"/>
    <w:rsid w:val="000F41C3"/>
    <w:rsid w:val="000F4A03"/>
    <w:rsid w:val="000F4D0F"/>
    <w:rsid w:val="000F5AE4"/>
    <w:rsid w:val="000F5DD6"/>
    <w:rsid w:val="000F6104"/>
    <w:rsid w:val="000F639D"/>
    <w:rsid w:val="000F6752"/>
    <w:rsid w:val="000F6B51"/>
    <w:rsid w:val="000F6F34"/>
    <w:rsid w:val="000F71EA"/>
    <w:rsid w:val="000F725F"/>
    <w:rsid w:val="000F72CB"/>
    <w:rsid w:val="000F7657"/>
    <w:rsid w:val="000F7742"/>
    <w:rsid w:val="000F7C35"/>
    <w:rsid w:val="00100014"/>
    <w:rsid w:val="001000B0"/>
    <w:rsid w:val="0010014B"/>
    <w:rsid w:val="001003F8"/>
    <w:rsid w:val="00100F27"/>
    <w:rsid w:val="0010140B"/>
    <w:rsid w:val="00101BF1"/>
    <w:rsid w:val="00101CAE"/>
    <w:rsid w:val="00102B08"/>
    <w:rsid w:val="00102DEB"/>
    <w:rsid w:val="00103526"/>
    <w:rsid w:val="00103B30"/>
    <w:rsid w:val="001040F9"/>
    <w:rsid w:val="001048C2"/>
    <w:rsid w:val="00104B36"/>
    <w:rsid w:val="00104BEF"/>
    <w:rsid w:val="00104C56"/>
    <w:rsid w:val="00104C81"/>
    <w:rsid w:val="00105F41"/>
    <w:rsid w:val="00106973"/>
    <w:rsid w:val="00106E03"/>
    <w:rsid w:val="00106FAA"/>
    <w:rsid w:val="00107093"/>
    <w:rsid w:val="001075E5"/>
    <w:rsid w:val="00107C9E"/>
    <w:rsid w:val="00110186"/>
    <w:rsid w:val="00110898"/>
    <w:rsid w:val="00110937"/>
    <w:rsid w:val="00110A4E"/>
    <w:rsid w:val="00110DE6"/>
    <w:rsid w:val="0011118D"/>
    <w:rsid w:val="00112526"/>
    <w:rsid w:val="00112AF6"/>
    <w:rsid w:val="00112F56"/>
    <w:rsid w:val="00113462"/>
    <w:rsid w:val="00113928"/>
    <w:rsid w:val="00113A0F"/>
    <w:rsid w:val="00113A38"/>
    <w:rsid w:val="00113F30"/>
    <w:rsid w:val="001143DD"/>
    <w:rsid w:val="00114BA4"/>
    <w:rsid w:val="00114DF8"/>
    <w:rsid w:val="00115CA1"/>
    <w:rsid w:val="001162AF"/>
    <w:rsid w:val="001165E1"/>
    <w:rsid w:val="00117085"/>
    <w:rsid w:val="00117347"/>
    <w:rsid w:val="00117AC9"/>
    <w:rsid w:val="00117B6E"/>
    <w:rsid w:val="00117DF0"/>
    <w:rsid w:val="0012043F"/>
    <w:rsid w:val="001210EE"/>
    <w:rsid w:val="00121319"/>
    <w:rsid w:val="001215BA"/>
    <w:rsid w:val="00121975"/>
    <w:rsid w:val="00121EDD"/>
    <w:rsid w:val="00122168"/>
    <w:rsid w:val="00122255"/>
    <w:rsid w:val="001223BF"/>
    <w:rsid w:val="00122ACE"/>
    <w:rsid w:val="00122E25"/>
    <w:rsid w:val="0012383E"/>
    <w:rsid w:val="00123FA4"/>
    <w:rsid w:val="00124122"/>
    <w:rsid w:val="00124D9A"/>
    <w:rsid w:val="0012522C"/>
    <w:rsid w:val="00125327"/>
    <w:rsid w:val="00125A0D"/>
    <w:rsid w:val="00125A7A"/>
    <w:rsid w:val="00125DAF"/>
    <w:rsid w:val="00125F66"/>
    <w:rsid w:val="0012645B"/>
    <w:rsid w:val="0012683A"/>
    <w:rsid w:val="00126BD7"/>
    <w:rsid w:val="00126D09"/>
    <w:rsid w:val="00126D43"/>
    <w:rsid w:val="001270BC"/>
    <w:rsid w:val="0013050B"/>
    <w:rsid w:val="00130C52"/>
    <w:rsid w:val="00131100"/>
    <w:rsid w:val="0013130C"/>
    <w:rsid w:val="00131471"/>
    <w:rsid w:val="00131939"/>
    <w:rsid w:val="001321A3"/>
    <w:rsid w:val="00132200"/>
    <w:rsid w:val="0013246F"/>
    <w:rsid w:val="001325A2"/>
    <w:rsid w:val="0013269B"/>
    <w:rsid w:val="00132ADA"/>
    <w:rsid w:val="00132D1D"/>
    <w:rsid w:val="00133791"/>
    <w:rsid w:val="00133CC1"/>
    <w:rsid w:val="00133D90"/>
    <w:rsid w:val="00133EFC"/>
    <w:rsid w:val="00134903"/>
    <w:rsid w:val="001350B2"/>
    <w:rsid w:val="00136447"/>
    <w:rsid w:val="00136812"/>
    <w:rsid w:val="0013681D"/>
    <w:rsid w:val="00136D7A"/>
    <w:rsid w:val="0013762E"/>
    <w:rsid w:val="00137C72"/>
    <w:rsid w:val="001408F0"/>
    <w:rsid w:val="00140C3A"/>
    <w:rsid w:val="0014153E"/>
    <w:rsid w:val="0014247A"/>
    <w:rsid w:val="00142D70"/>
    <w:rsid w:val="001437FF"/>
    <w:rsid w:val="00144796"/>
    <w:rsid w:val="001447DA"/>
    <w:rsid w:val="0014489B"/>
    <w:rsid w:val="001448B2"/>
    <w:rsid w:val="001449E0"/>
    <w:rsid w:val="00144BA7"/>
    <w:rsid w:val="001457A0"/>
    <w:rsid w:val="00145803"/>
    <w:rsid w:val="00145AD5"/>
    <w:rsid w:val="00145DEE"/>
    <w:rsid w:val="00145F9C"/>
    <w:rsid w:val="0014631C"/>
    <w:rsid w:val="00146651"/>
    <w:rsid w:val="00146FB6"/>
    <w:rsid w:val="00146FD2"/>
    <w:rsid w:val="001474EC"/>
    <w:rsid w:val="00147CD4"/>
    <w:rsid w:val="00147FEF"/>
    <w:rsid w:val="00150021"/>
    <w:rsid w:val="001508B9"/>
    <w:rsid w:val="001508E3"/>
    <w:rsid w:val="00150AFC"/>
    <w:rsid w:val="00150C61"/>
    <w:rsid w:val="00150CCB"/>
    <w:rsid w:val="0015141A"/>
    <w:rsid w:val="00151F95"/>
    <w:rsid w:val="0015255F"/>
    <w:rsid w:val="00152D9F"/>
    <w:rsid w:val="0015321E"/>
    <w:rsid w:val="001536F8"/>
    <w:rsid w:val="0015384F"/>
    <w:rsid w:val="00153953"/>
    <w:rsid w:val="00153D5B"/>
    <w:rsid w:val="001542C6"/>
    <w:rsid w:val="00154A02"/>
    <w:rsid w:val="00154BB5"/>
    <w:rsid w:val="00154C22"/>
    <w:rsid w:val="00154EDE"/>
    <w:rsid w:val="001551AC"/>
    <w:rsid w:val="00155859"/>
    <w:rsid w:val="00155950"/>
    <w:rsid w:val="0015599A"/>
    <w:rsid w:val="001568DF"/>
    <w:rsid w:val="00156DFC"/>
    <w:rsid w:val="001571C8"/>
    <w:rsid w:val="0015724D"/>
    <w:rsid w:val="001576AE"/>
    <w:rsid w:val="0015782B"/>
    <w:rsid w:val="00157A13"/>
    <w:rsid w:val="00157E96"/>
    <w:rsid w:val="00160142"/>
    <w:rsid w:val="00160388"/>
    <w:rsid w:val="001607AE"/>
    <w:rsid w:val="00161239"/>
    <w:rsid w:val="00161823"/>
    <w:rsid w:val="001618B5"/>
    <w:rsid w:val="00161E28"/>
    <w:rsid w:val="00162200"/>
    <w:rsid w:val="00162306"/>
    <w:rsid w:val="0016295B"/>
    <w:rsid w:val="00162A36"/>
    <w:rsid w:val="00162A8D"/>
    <w:rsid w:val="00162EF4"/>
    <w:rsid w:val="001637A7"/>
    <w:rsid w:val="00163D48"/>
    <w:rsid w:val="00164A9B"/>
    <w:rsid w:val="00164E59"/>
    <w:rsid w:val="0016555C"/>
    <w:rsid w:val="00165770"/>
    <w:rsid w:val="001659B8"/>
    <w:rsid w:val="001662A2"/>
    <w:rsid w:val="0016630F"/>
    <w:rsid w:val="0016685E"/>
    <w:rsid w:val="0016695E"/>
    <w:rsid w:val="00166C81"/>
    <w:rsid w:val="00166E31"/>
    <w:rsid w:val="0016737D"/>
    <w:rsid w:val="00167470"/>
    <w:rsid w:val="00167530"/>
    <w:rsid w:val="001675E8"/>
    <w:rsid w:val="001678CA"/>
    <w:rsid w:val="00167B94"/>
    <w:rsid w:val="00167E74"/>
    <w:rsid w:val="001700BB"/>
    <w:rsid w:val="001700BF"/>
    <w:rsid w:val="001702DA"/>
    <w:rsid w:val="0017072F"/>
    <w:rsid w:val="001708EA"/>
    <w:rsid w:val="00170C69"/>
    <w:rsid w:val="00171072"/>
    <w:rsid w:val="00171184"/>
    <w:rsid w:val="0017179F"/>
    <w:rsid w:val="00171B84"/>
    <w:rsid w:val="0017284D"/>
    <w:rsid w:val="00172B32"/>
    <w:rsid w:val="00173065"/>
    <w:rsid w:val="00173241"/>
    <w:rsid w:val="0017345C"/>
    <w:rsid w:val="00173743"/>
    <w:rsid w:val="001753B9"/>
    <w:rsid w:val="0017595D"/>
    <w:rsid w:val="00176199"/>
    <w:rsid w:val="0017660B"/>
    <w:rsid w:val="00176959"/>
    <w:rsid w:val="00176AA2"/>
    <w:rsid w:val="00177629"/>
    <w:rsid w:val="00177CB9"/>
    <w:rsid w:val="00180264"/>
    <w:rsid w:val="001802A8"/>
    <w:rsid w:val="001804D5"/>
    <w:rsid w:val="0018057E"/>
    <w:rsid w:val="001809EB"/>
    <w:rsid w:val="001810A9"/>
    <w:rsid w:val="0018119F"/>
    <w:rsid w:val="00181564"/>
    <w:rsid w:val="0018158E"/>
    <w:rsid w:val="00181B92"/>
    <w:rsid w:val="00181B9E"/>
    <w:rsid w:val="00181FDF"/>
    <w:rsid w:val="001823F5"/>
    <w:rsid w:val="00182CCE"/>
    <w:rsid w:val="00182DFD"/>
    <w:rsid w:val="0018331F"/>
    <w:rsid w:val="001834BA"/>
    <w:rsid w:val="00183B17"/>
    <w:rsid w:val="00183C2F"/>
    <w:rsid w:val="001852AC"/>
    <w:rsid w:val="001858CC"/>
    <w:rsid w:val="00185EAA"/>
    <w:rsid w:val="00186085"/>
    <w:rsid w:val="001866D5"/>
    <w:rsid w:val="001872E4"/>
    <w:rsid w:val="00187FC8"/>
    <w:rsid w:val="00190142"/>
    <w:rsid w:val="00190167"/>
    <w:rsid w:val="00190276"/>
    <w:rsid w:val="00190591"/>
    <w:rsid w:val="00190B07"/>
    <w:rsid w:val="00191524"/>
    <w:rsid w:val="001915B9"/>
    <w:rsid w:val="0019195A"/>
    <w:rsid w:val="00191977"/>
    <w:rsid w:val="00191A27"/>
    <w:rsid w:val="001929C4"/>
    <w:rsid w:val="001939E9"/>
    <w:rsid w:val="00193B47"/>
    <w:rsid w:val="001946B9"/>
    <w:rsid w:val="0019483B"/>
    <w:rsid w:val="00194DAE"/>
    <w:rsid w:val="0019509A"/>
    <w:rsid w:val="0019510E"/>
    <w:rsid w:val="0019518E"/>
    <w:rsid w:val="001962B3"/>
    <w:rsid w:val="0019664F"/>
    <w:rsid w:val="001969BE"/>
    <w:rsid w:val="00196E21"/>
    <w:rsid w:val="001974C3"/>
    <w:rsid w:val="00197E75"/>
    <w:rsid w:val="001A062F"/>
    <w:rsid w:val="001A134F"/>
    <w:rsid w:val="001A35C2"/>
    <w:rsid w:val="001A366D"/>
    <w:rsid w:val="001A385A"/>
    <w:rsid w:val="001A38A1"/>
    <w:rsid w:val="001A47F0"/>
    <w:rsid w:val="001A593D"/>
    <w:rsid w:val="001A5984"/>
    <w:rsid w:val="001A5B8E"/>
    <w:rsid w:val="001A5B94"/>
    <w:rsid w:val="001A5EEF"/>
    <w:rsid w:val="001A66D6"/>
    <w:rsid w:val="001A6EF7"/>
    <w:rsid w:val="001A70F7"/>
    <w:rsid w:val="001A7151"/>
    <w:rsid w:val="001A75B9"/>
    <w:rsid w:val="001A7639"/>
    <w:rsid w:val="001A7A20"/>
    <w:rsid w:val="001A7C97"/>
    <w:rsid w:val="001B05D1"/>
    <w:rsid w:val="001B0612"/>
    <w:rsid w:val="001B1125"/>
    <w:rsid w:val="001B1BEB"/>
    <w:rsid w:val="001B1CFD"/>
    <w:rsid w:val="001B27DD"/>
    <w:rsid w:val="001B2ACD"/>
    <w:rsid w:val="001B2BEE"/>
    <w:rsid w:val="001B2CDE"/>
    <w:rsid w:val="001B32C5"/>
    <w:rsid w:val="001B32D8"/>
    <w:rsid w:val="001B35E5"/>
    <w:rsid w:val="001B36B2"/>
    <w:rsid w:val="001B40B3"/>
    <w:rsid w:val="001B441A"/>
    <w:rsid w:val="001B4DB3"/>
    <w:rsid w:val="001B50A5"/>
    <w:rsid w:val="001B52B2"/>
    <w:rsid w:val="001B5353"/>
    <w:rsid w:val="001B5539"/>
    <w:rsid w:val="001B56E4"/>
    <w:rsid w:val="001B5A16"/>
    <w:rsid w:val="001B618C"/>
    <w:rsid w:val="001B714F"/>
    <w:rsid w:val="001B7946"/>
    <w:rsid w:val="001B7C24"/>
    <w:rsid w:val="001C01CE"/>
    <w:rsid w:val="001C0325"/>
    <w:rsid w:val="001C032C"/>
    <w:rsid w:val="001C0399"/>
    <w:rsid w:val="001C0997"/>
    <w:rsid w:val="001C1FB1"/>
    <w:rsid w:val="001C234D"/>
    <w:rsid w:val="001C32AD"/>
    <w:rsid w:val="001C4187"/>
    <w:rsid w:val="001C4B91"/>
    <w:rsid w:val="001C505D"/>
    <w:rsid w:val="001C52EC"/>
    <w:rsid w:val="001C581A"/>
    <w:rsid w:val="001C5F12"/>
    <w:rsid w:val="001C5F7C"/>
    <w:rsid w:val="001C6227"/>
    <w:rsid w:val="001C626A"/>
    <w:rsid w:val="001C64EE"/>
    <w:rsid w:val="001C6FAF"/>
    <w:rsid w:val="001C7014"/>
    <w:rsid w:val="001C71F9"/>
    <w:rsid w:val="001C796B"/>
    <w:rsid w:val="001C79D6"/>
    <w:rsid w:val="001C7F79"/>
    <w:rsid w:val="001C7F7B"/>
    <w:rsid w:val="001D025E"/>
    <w:rsid w:val="001D04CC"/>
    <w:rsid w:val="001D0561"/>
    <w:rsid w:val="001D1EF7"/>
    <w:rsid w:val="001D2132"/>
    <w:rsid w:val="001D25A9"/>
    <w:rsid w:val="001D301B"/>
    <w:rsid w:val="001D3069"/>
    <w:rsid w:val="001D3185"/>
    <w:rsid w:val="001D3D94"/>
    <w:rsid w:val="001D3F4F"/>
    <w:rsid w:val="001D4292"/>
    <w:rsid w:val="001D4353"/>
    <w:rsid w:val="001D4505"/>
    <w:rsid w:val="001D4F23"/>
    <w:rsid w:val="001D514C"/>
    <w:rsid w:val="001D531B"/>
    <w:rsid w:val="001D5613"/>
    <w:rsid w:val="001D596F"/>
    <w:rsid w:val="001D6A8D"/>
    <w:rsid w:val="001D6DAE"/>
    <w:rsid w:val="001D7315"/>
    <w:rsid w:val="001D7F8E"/>
    <w:rsid w:val="001E0479"/>
    <w:rsid w:val="001E15FA"/>
    <w:rsid w:val="001E1A76"/>
    <w:rsid w:val="001E3CCE"/>
    <w:rsid w:val="001E44A5"/>
    <w:rsid w:val="001E471F"/>
    <w:rsid w:val="001E4ECA"/>
    <w:rsid w:val="001E4F4F"/>
    <w:rsid w:val="001E5313"/>
    <w:rsid w:val="001E6004"/>
    <w:rsid w:val="001E61F9"/>
    <w:rsid w:val="001E6CE6"/>
    <w:rsid w:val="001E6FFE"/>
    <w:rsid w:val="001E7516"/>
    <w:rsid w:val="001E77A2"/>
    <w:rsid w:val="001E7A78"/>
    <w:rsid w:val="001E7BDF"/>
    <w:rsid w:val="001F17F8"/>
    <w:rsid w:val="001F1B8F"/>
    <w:rsid w:val="001F25B0"/>
    <w:rsid w:val="001F29D7"/>
    <w:rsid w:val="001F36D4"/>
    <w:rsid w:val="001F3A63"/>
    <w:rsid w:val="001F41FB"/>
    <w:rsid w:val="001F480E"/>
    <w:rsid w:val="001F4AC2"/>
    <w:rsid w:val="001F4E0F"/>
    <w:rsid w:val="001F534E"/>
    <w:rsid w:val="001F5F36"/>
    <w:rsid w:val="001F61DD"/>
    <w:rsid w:val="001F6583"/>
    <w:rsid w:val="001F7FA5"/>
    <w:rsid w:val="00200093"/>
    <w:rsid w:val="00200460"/>
    <w:rsid w:val="00200521"/>
    <w:rsid w:val="00200A5B"/>
    <w:rsid w:val="00200F8C"/>
    <w:rsid w:val="002010C4"/>
    <w:rsid w:val="002014CA"/>
    <w:rsid w:val="002014D6"/>
    <w:rsid w:val="00201803"/>
    <w:rsid w:val="0020187C"/>
    <w:rsid w:val="00201BFD"/>
    <w:rsid w:val="00201CCB"/>
    <w:rsid w:val="002020ED"/>
    <w:rsid w:val="002022FF"/>
    <w:rsid w:val="00202461"/>
    <w:rsid w:val="00202820"/>
    <w:rsid w:val="00202D03"/>
    <w:rsid w:val="00202E14"/>
    <w:rsid w:val="002031D8"/>
    <w:rsid w:val="00203629"/>
    <w:rsid w:val="0020379E"/>
    <w:rsid w:val="00203998"/>
    <w:rsid w:val="002041EA"/>
    <w:rsid w:val="0020573F"/>
    <w:rsid w:val="00205BF2"/>
    <w:rsid w:val="00205CBA"/>
    <w:rsid w:val="00205E26"/>
    <w:rsid w:val="002065D6"/>
    <w:rsid w:val="00206839"/>
    <w:rsid w:val="00206DF2"/>
    <w:rsid w:val="00207D6B"/>
    <w:rsid w:val="00210A80"/>
    <w:rsid w:val="0021107C"/>
    <w:rsid w:val="002116A7"/>
    <w:rsid w:val="002119E8"/>
    <w:rsid w:val="00211CAB"/>
    <w:rsid w:val="002127BC"/>
    <w:rsid w:val="002128C2"/>
    <w:rsid w:val="00212AA9"/>
    <w:rsid w:val="00212B52"/>
    <w:rsid w:val="00213B4B"/>
    <w:rsid w:val="00213D00"/>
    <w:rsid w:val="00213DE8"/>
    <w:rsid w:val="00214CED"/>
    <w:rsid w:val="0021583E"/>
    <w:rsid w:val="00215F17"/>
    <w:rsid w:val="00216259"/>
    <w:rsid w:val="0021691D"/>
    <w:rsid w:val="00216B30"/>
    <w:rsid w:val="00220C84"/>
    <w:rsid w:val="00220D3E"/>
    <w:rsid w:val="00221393"/>
    <w:rsid w:val="00221B10"/>
    <w:rsid w:val="00222674"/>
    <w:rsid w:val="00222BB1"/>
    <w:rsid w:val="00222C00"/>
    <w:rsid w:val="00222C99"/>
    <w:rsid w:val="00222F0B"/>
    <w:rsid w:val="002230EF"/>
    <w:rsid w:val="002241F5"/>
    <w:rsid w:val="00224631"/>
    <w:rsid w:val="002248D3"/>
    <w:rsid w:val="00224C25"/>
    <w:rsid w:val="00224EB6"/>
    <w:rsid w:val="00224EEB"/>
    <w:rsid w:val="002256E3"/>
    <w:rsid w:val="00225F18"/>
    <w:rsid w:val="00226174"/>
    <w:rsid w:val="00226A45"/>
    <w:rsid w:val="00226BF6"/>
    <w:rsid w:val="00227A46"/>
    <w:rsid w:val="00227E56"/>
    <w:rsid w:val="002307FC"/>
    <w:rsid w:val="00230AC5"/>
    <w:rsid w:val="00230BB4"/>
    <w:rsid w:val="0023143B"/>
    <w:rsid w:val="00231A62"/>
    <w:rsid w:val="00231AE8"/>
    <w:rsid w:val="00231B7A"/>
    <w:rsid w:val="00232683"/>
    <w:rsid w:val="00232D84"/>
    <w:rsid w:val="002332C3"/>
    <w:rsid w:val="00234322"/>
    <w:rsid w:val="00234508"/>
    <w:rsid w:val="00234613"/>
    <w:rsid w:val="002348A1"/>
    <w:rsid w:val="00234BC9"/>
    <w:rsid w:val="00234FFB"/>
    <w:rsid w:val="0023562F"/>
    <w:rsid w:val="00235DCC"/>
    <w:rsid w:val="00235E38"/>
    <w:rsid w:val="00236126"/>
    <w:rsid w:val="002361A7"/>
    <w:rsid w:val="002362A9"/>
    <w:rsid w:val="00236617"/>
    <w:rsid w:val="0023685D"/>
    <w:rsid w:val="00236A62"/>
    <w:rsid w:val="00236CC5"/>
    <w:rsid w:val="0023780B"/>
    <w:rsid w:val="0023790E"/>
    <w:rsid w:val="00237C91"/>
    <w:rsid w:val="00237D43"/>
    <w:rsid w:val="0024028B"/>
    <w:rsid w:val="00240EAE"/>
    <w:rsid w:val="00241842"/>
    <w:rsid w:val="002419AD"/>
    <w:rsid w:val="00241C9A"/>
    <w:rsid w:val="0024230D"/>
    <w:rsid w:val="00242C22"/>
    <w:rsid w:val="00242E4C"/>
    <w:rsid w:val="00242F55"/>
    <w:rsid w:val="00244EC0"/>
    <w:rsid w:val="00245637"/>
    <w:rsid w:val="00245881"/>
    <w:rsid w:val="0024744D"/>
    <w:rsid w:val="00247B75"/>
    <w:rsid w:val="00250266"/>
    <w:rsid w:val="00250467"/>
    <w:rsid w:val="00250586"/>
    <w:rsid w:val="00250EE6"/>
    <w:rsid w:val="00250F4A"/>
    <w:rsid w:val="00251D54"/>
    <w:rsid w:val="00252468"/>
    <w:rsid w:val="002529AE"/>
    <w:rsid w:val="002533BF"/>
    <w:rsid w:val="00253EF2"/>
    <w:rsid w:val="00253F01"/>
    <w:rsid w:val="002543D4"/>
    <w:rsid w:val="00254811"/>
    <w:rsid w:val="00254AE3"/>
    <w:rsid w:val="00254C7E"/>
    <w:rsid w:val="00254CF4"/>
    <w:rsid w:val="0025595B"/>
    <w:rsid w:val="00255E7C"/>
    <w:rsid w:val="00256280"/>
    <w:rsid w:val="00256CD5"/>
    <w:rsid w:val="00257005"/>
    <w:rsid w:val="00260C98"/>
    <w:rsid w:val="0026161F"/>
    <w:rsid w:val="0026183A"/>
    <w:rsid w:val="00261B66"/>
    <w:rsid w:val="00262CEC"/>
    <w:rsid w:val="002637B6"/>
    <w:rsid w:val="00263957"/>
    <w:rsid w:val="00263A9B"/>
    <w:rsid w:val="00263E2B"/>
    <w:rsid w:val="00264174"/>
    <w:rsid w:val="00264453"/>
    <w:rsid w:val="002644DD"/>
    <w:rsid w:val="002646EB"/>
    <w:rsid w:val="00264881"/>
    <w:rsid w:val="00264E90"/>
    <w:rsid w:val="0026578F"/>
    <w:rsid w:val="00265937"/>
    <w:rsid w:val="00266012"/>
    <w:rsid w:val="0026683D"/>
    <w:rsid w:val="00266920"/>
    <w:rsid w:val="00267493"/>
    <w:rsid w:val="0026754F"/>
    <w:rsid w:val="00267B59"/>
    <w:rsid w:val="00267D18"/>
    <w:rsid w:val="002703C3"/>
    <w:rsid w:val="0027087F"/>
    <w:rsid w:val="002713E9"/>
    <w:rsid w:val="0027193F"/>
    <w:rsid w:val="002724A9"/>
    <w:rsid w:val="00272744"/>
    <w:rsid w:val="00272AE9"/>
    <w:rsid w:val="00272E06"/>
    <w:rsid w:val="002735A8"/>
    <w:rsid w:val="002739F7"/>
    <w:rsid w:val="002742DB"/>
    <w:rsid w:val="00274608"/>
    <w:rsid w:val="0027503D"/>
    <w:rsid w:val="00275B6C"/>
    <w:rsid w:val="00275C7C"/>
    <w:rsid w:val="00276462"/>
    <w:rsid w:val="00276857"/>
    <w:rsid w:val="00276872"/>
    <w:rsid w:val="00276E55"/>
    <w:rsid w:val="00276E87"/>
    <w:rsid w:val="0027727E"/>
    <w:rsid w:val="00280591"/>
    <w:rsid w:val="00280BAA"/>
    <w:rsid w:val="00280BBF"/>
    <w:rsid w:val="00280D54"/>
    <w:rsid w:val="00280F86"/>
    <w:rsid w:val="002819DA"/>
    <w:rsid w:val="00282618"/>
    <w:rsid w:val="00282C43"/>
    <w:rsid w:val="00282FD7"/>
    <w:rsid w:val="00283BEF"/>
    <w:rsid w:val="0028400B"/>
    <w:rsid w:val="00284468"/>
    <w:rsid w:val="0028499A"/>
    <w:rsid w:val="00284A44"/>
    <w:rsid w:val="00284EAC"/>
    <w:rsid w:val="002854E6"/>
    <w:rsid w:val="0028562A"/>
    <w:rsid w:val="00286180"/>
    <w:rsid w:val="002871F7"/>
    <w:rsid w:val="00287669"/>
    <w:rsid w:val="00287BF7"/>
    <w:rsid w:val="00290071"/>
    <w:rsid w:val="0029084E"/>
    <w:rsid w:val="00290B46"/>
    <w:rsid w:val="00291531"/>
    <w:rsid w:val="00291BB5"/>
    <w:rsid w:val="00292017"/>
    <w:rsid w:val="002921C0"/>
    <w:rsid w:val="00292826"/>
    <w:rsid w:val="00292F3E"/>
    <w:rsid w:val="002938A3"/>
    <w:rsid w:val="00293FA9"/>
    <w:rsid w:val="00294991"/>
    <w:rsid w:val="00294ECB"/>
    <w:rsid w:val="0029557D"/>
    <w:rsid w:val="002955BD"/>
    <w:rsid w:val="0029593F"/>
    <w:rsid w:val="00295D85"/>
    <w:rsid w:val="00296274"/>
    <w:rsid w:val="00296811"/>
    <w:rsid w:val="002972CC"/>
    <w:rsid w:val="002972D5"/>
    <w:rsid w:val="00297776"/>
    <w:rsid w:val="00297C8D"/>
    <w:rsid w:val="002A0126"/>
    <w:rsid w:val="002A039E"/>
    <w:rsid w:val="002A0CBA"/>
    <w:rsid w:val="002A129C"/>
    <w:rsid w:val="002A1686"/>
    <w:rsid w:val="002A196C"/>
    <w:rsid w:val="002A1B34"/>
    <w:rsid w:val="002A20CE"/>
    <w:rsid w:val="002A2867"/>
    <w:rsid w:val="002A2B97"/>
    <w:rsid w:val="002A37EC"/>
    <w:rsid w:val="002A430D"/>
    <w:rsid w:val="002A4DEE"/>
    <w:rsid w:val="002A5055"/>
    <w:rsid w:val="002A65B8"/>
    <w:rsid w:val="002A6B67"/>
    <w:rsid w:val="002A7D90"/>
    <w:rsid w:val="002A7DED"/>
    <w:rsid w:val="002A7E10"/>
    <w:rsid w:val="002A7EB6"/>
    <w:rsid w:val="002B06CD"/>
    <w:rsid w:val="002B0767"/>
    <w:rsid w:val="002B0CFD"/>
    <w:rsid w:val="002B157F"/>
    <w:rsid w:val="002B1735"/>
    <w:rsid w:val="002B197F"/>
    <w:rsid w:val="002B1E6A"/>
    <w:rsid w:val="002B20DD"/>
    <w:rsid w:val="002B2178"/>
    <w:rsid w:val="002B2770"/>
    <w:rsid w:val="002B2A48"/>
    <w:rsid w:val="002B4E31"/>
    <w:rsid w:val="002B50DA"/>
    <w:rsid w:val="002B611E"/>
    <w:rsid w:val="002B6132"/>
    <w:rsid w:val="002B65F1"/>
    <w:rsid w:val="002B708D"/>
    <w:rsid w:val="002B7458"/>
    <w:rsid w:val="002B77A9"/>
    <w:rsid w:val="002C029F"/>
    <w:rsid w:val="002C041B"/>
    <w:rsid w:val="002C0BFA"/>
    <w:rsid w:val="002C1568"/>
    <w:rsid w:val="002C1AC1"/>
    <w:rsid w:val="002C1BB0"/>
    <w:rsid w:val="002C2111"/>
    <w:rsid w:val="002C297C"/>
    <w:rsid w:val="002C2DEC"/>
    <w:rsid w:val="002C2F4A"/>
    <w:rsid w:val="002C321D"/>
    <w:rsid w:val="002C387B"/>
    <w:rsid w:val="002C3B6F"/>
    <w:rsid w:val="002C473F"/>
    <w:rsid w:val="002C4F88"/>
    <w:rsid w:val="002C5038"/>
    <w:rsid w:val="002C53B3"/>
    <w:rsid w:val="002C5864"/>
    <w:rsid w:val="002C5B27"/>
    <w:rsid w:val="002C66DD"/>
    <w:rsid w:val="002C7059"/>
    <w:rsid w:val="002C7085"/>
    <w:rsid w:val="002C715B"/>
    <w:rsid w:val="002C7283"/>
    <w:rsid w:val="002C7448"/>
    <w:rsid w:val="002C775B"/>
    <w:rsid w:val="002C7E7D"/>
    <w:rsid w:val="002D01AE"/>
    <w:rsid w:val="002D109C"/>
    <w:rsid w:val="002D18F4"/>
    <w:rsid w:val="002D2B7A"/>
    <w:rsid w:val="002D2EB3"/>
    <w:rsid w:val="002D3730"/>
    <w:rsid w:val="002D5323"/>
    <w:rsid w:val="002D5461"/>
    <w:rsid w:val="002D6B5A"/>
    <w:rsid w:val="002D6BE0"/>
    <w:rsid w:val="002D6FBD"/>
    <w:rsid w:val="002D716D"/>
    <w:rsid w:val="002D7571"/>
    <w:rsid w:val="002D7C78"/>
    <w:rsid w:val="002D7C84"/>
    <w:rsid w:val="002E0E9A"/>
    <w:rsid w:val="002E1411"/>
    <w:rsid w:val="002E152F"/>
    <w:rsid w:val="002E16A5"/>
    <w:rsid w:val="002E1B73"/>
    <w:rsid w:val="002E2023"/>
    <w:rsid w:val="002E24A4"/>
    <w:rsid w:val="002E2645"/>
    <w:rsid w:val="002E26D4"/>
    <w:rsid w:val="002E361D"/>
    <w:rsid w:val="002E38BA"/>
    <w:rsid w:val="002E4D4C"/>
    <w:rsid w:val="002E5498"/>
    <w:rsid w:val="002E64A8"/>
    <w:rsid w:val="002E67C3"/>
    <w:rsid w:val="002E68E9"/>
    <w:rsid w:val="002E6910"/>
    <w:rsid w:val="002E7641"/>
    <w:rsid w:val="002E7D25"/>
    <w:rsid w:val="002F02C5"/>
    <w:rsid w:val="002F0562"/>
    <w:rsid w:val="002F0736"/>
    <w:rsid w:val="002F0AA0"/>
    <w:rsid w:val="002F1781"/>
    <w:rsid w:val="002F1DEF"/>
    <w:rsid w:val="002F2BAF"/>
    <w:rsid w:val="002F3BD2"/>
    <w:rsid w:val="002F4019"/>
    <w:rsid w:val="002F4337"/>
    <w:rsid w:val="002F4E24"/>
    <w:rsid w:val="002F5707"/>
    <w:rsid w:val="002F6005"/>
    <w:rsid w:val="002F67B4"/>
    <w:rsid w:val="002F6C7B"/>
    <w:rsid w:val="002F74DC"/>
    <w:rsid w:val="002F77F0"/>
    <w:rsid w:val="002F7EE6"/>
    <w:rsid w:val="003000F4"/>
    <w:rsid w:val="00300733"/>
    <w:rsid w:val="00300ABC"/>
    <w:rsid w:val="00300BEA"/>
    <w:rsid w:val="00300E1B"/>
    <w:rsid w:val="00301009"/>
    <w:rsid w:val="0030142C"/>
    <w:rsid w:val="00301435"/>
    <w:rsid w:val="0030197F"/>
    <w:rsid w:val="00301C30"/>
    <w:rsid w:val="00301ECB"/>
    <w:rsid w:val="003023BC"/>
    <w:rsid w:val="00303855"/>
    <w:rsid w:val="0030396C"/>
    <w:rsid w:val="00303C10"/>
    <w:rsid w:val="00304385"/>
    <w:rsid w:val="00304493"/>
    <w:rsid w:val="0030451F"/>
    <w:rsid w:val="00304D8D"/>
    <w:rsid w:val="00304FD3"/>
    <w:rsid w:val="0030547F"/>
    <w:rsid w:val="00305E61"/>
    <w:rsid w:val="003070F3"/>
    <w:rsid w:val="00307787"/>
    <w:rsid w:val="0030783F"/>
    <w:rsid w:val="00307B2B"/>
    <w:rsid w:val="00307EBE"/>
    <w:rsid w:val="00310227"/>
    <w:rsid w:val="00310543"/>
    <w:rsid w:val="00310AB7"/>
    <w:rsid w:val="00311321"/>
    <w:rsid w:val="003116F3"/>
    <w:rsid w:val="00312DF6"/>
    <w:rsid w:val="003137C4"/>
    <w:rsid w:val="003146EB"/>
    <w:rsid w:val="003151B2"/>
    <w:rsid w:val="00316107"/>
    <w:rsid w:val="003164E5"/>
    <w:rsid w:val="003168AB"/>
    <w:rsid w:val="00316E44"/>
    <w:rsid w:val="00316E6E"/>
    <w:rsid w:val="00317159"/>
    <w:rsid w:val="003172B8"/>
    <w:rsid w:val="00317430"/>
    <w:rsid w:val="0032014E"/>
    <w:rsid w:val="00320233"/>
    <w:rsid w:val="0032133D"/>
    <w:rsid w:val="0032213F"/>
    <w:rsid w:val="00322371"/>
    <w:rsid w:val="0032250A"/>
    <w:rsid w:val="00322AE8"/>
    <w:rsid w:val="003239E7"/>
    <w:rsid w:val="00323EB8"/>
    <w:rsid w:val="00324029"/>
    <w:rsid w:val="00324211"/>
    <w:rsid w:val="00324900"/>
    <w:rsid w:val="003249C4"/>
    <w:rsid w:val="00324E0B"/>
    <w:rsid w:val="00325419"/>
    <w:rsid w:val="00326CE2"/>
    <w:rsid w:val="003273A2"/>
    <w:rsid w:val="00327A0D"/>
    <w:rsid w:val="00327A22"/>
    <w:rsid w:val="00327E6D"/>
    <w:rsid w:val="003304FD"/>
    <w:rsid w:val="00330757"/>
    <w:rsid w:val="0033093E"/>
    <w:rsid w:val="0033106C"/>
    <w:rsid w:val="0033114F"/>
    <w:rsid w:val="003314CA"/>
    <w:rsid w:val="00331EEC"/>
    <w:rsid w:val="00331F62"/>
    <w:rsid w:val="00331FBB"/>
    <w:rsid w:val="003325A0"/>
    <w:rsid w:val="003327DB"/>
    <w:rsid w:val="00332A5E"/>
    <w:rsid w:val="003330A0"/>
    <w:rsid w:val="00333138"/>
    <w:rsid w:val="003349D2"/>
    <w:rsid w:val="00335EC6"/>
    <w:rsid w:val="003361D5"/>
    <w:rsid w:val="00336BD5"/>
    <w:rsid w:val="00336CB5"/>
    <w:rsid w:val="00337210"/>
    <w:rsid w:val="00337549"/>
    <w:rsid w:val="003377FA"/>
    <w:rsid w:val="00337B5A"/>
    <w:rsid w:val="00340A09"/>
    <w:rsid w:val="00340ED3"/>
    <w:rsid w:val="00340F7A"/>
    <w:rsid w:val="003418D1"/>
    <w:rsid w:val="003422D3"/>
    <w:rsid w:val="0034243F"/>
    <w:rsid w:val="0034287B"/>
    <w:rsid w:val="00342B30"/>
    <w:rsid w:val="00342C07"/>
    <w:rsid w:val="00342C74"/>
    <w:rsid w:val="003431C4"/>
    <w:rsid w:val="00343BB9"/>
    <w:rsid w:val="003440BB"/>
    <w:rsid w:val="003441AF"/>
    <w:rsid w:val="00344A01"/>
    <w:rsid w:val="003452FB"/>
    <w:rsid w:val="00345586"/>
    <w:rsid w:val="00345618"/>
    <w:rsid w:val="00346365"/>
    <w:rsid w:val="00346C13"/>
    <w:rsid w:val="00347222"/>
    <w:rsid w:val="00347976"/>
    <w:rsid w:val="00347B89"/>
    <w:rsid w:val="0035061E"/>
    <w:rsid w:val="00351522"/>
    <w:rsid w:val="003517C1"/>
    <w:rsid w:val="00352DE5"/>
    <w:rsid w:val="003532E4"/>
    <w:rsid w:val="003538F4"/>
    <w:rsid w:val="00353D7B"/>
    <w:rsid w:val="00354D62"/>
    <w:rsid w:val="00355386"/>
    <w:rsid w:val="0035557C"/>
    <w:rsid w:val="00355C8F"/>
    <w:rsid w:val="00356599"/>
    <w:rsid w:val="003566B3"/>
    <w:rsid w:val="00356859"/>
    <w:rsid w:val="0035688E"/>
    <w:rsid w:val="00360849"/>
    <w:rsid w:val="003613C7"/>
    <w:rsid w:val="003613F0"/>
    <w:rsid w:val="00361A42"/>
    <w:rsid w:val="00361BF5"/>
    <w:rsid w:val="00361D6E"/>
    <w:rsid w:val="00362030"/>
    <w:rsid w:val="00362890"/>
    <w:rsid w:val="0036342B"/>
    <w:rsid w:val="0036348C"/>
    <w:rsid w:val="0036375F"/>
    <w:rsid w:val="00364317"/>
    <w:rsid w:val="00364331"/>
    <w:rsid w:val="00364572"/>
    <w:rsid w:val="00364C37"/>
    <w:rsid w:val="003654C5"/>
    <w:rsid w:val="0036556D"/>
    <w:rsid w:val="00365E9C"/>
    <w:rsid w:val="00366DB6"/>
    <w:rsid w:val="00366FBB"/>
    <w:rsid w:val="00367292"/>
    <w:rsid w:val="003678E6"/>
    <w:rsid w:val="003679FD"/>
    <w:rsid w:val="00370EC0"/>
    <w:rsid w:val="003710CC"/>
    <w:rsid w:val="00372822"/>
    <w:rsid w:val="00372908"/>
    <w:rsid w:val="00373573"/>
    <w:rsid w:val="00373747"/>
    <w:rsid w:val="00374325"/>
    <w:rsid w:val="00374478"/>
    <w:rsid w:val="003744DD"/>
    <w:rsid w:val="00374CC2"/>
    <w:rsid w:val="00374D86"/>
    <w:rsid w:val="00374E8C"/>
    <w:rsid w:val="00375933"/>
    <w:rsid w:val="00375CA2"/>
    <w:rsid w:val="00376232"/>
    <w:rsid w:val="00376448"/>
    <w:rsid w:val="00376C77"/>
    <w:rsid w:val="00377424"/>
    <w:rsid w:val="003776D0"/>
    <w:rsid w:val="00380265"/>
    <w:rsid w:val="003805A5"/>
    <w:rsid w:val="003815E6"/>
    <w:rsid w:val="00381FA1"/>
    <w:rsid w:val="00382043"/>
    <w:rsid w:val="00382496"/>
    <w:rsid w:val="003830B3"/>
    <w:rsid w:val="00383749"/>
    <w:rsid w:val="00383814"/>
    <w:rsid w:val="00383F47"/>
    <w:rsid w:val="003843E2"/>
    <w:rsid w:val="00384609"/>
    <w:rsid w:val="00384E93"/>
    <w:rsid w:val="00384EFE"/>
    <w:rsid w:val="00385AAF"/>
    <w:rsid w:val="00385F9B"/>
    <w:rsid w:val="00386109"/>
    <w:rsid w:val="00386431"/>
    <w:rsid w:val="0038691A"/>
    <w:rsid w:val="00386CA9"/>
    <w:rsid w:val="00386E9C"/>
    <w:rsid w:val="0038723F"/>
    <w:rsid w:val="0038770D"/>
    <w:rsid w:val="003877F5"/>
    <w:rsid w:val="0039032C"/>
    <w:rsid w:val="003911A5"/>
    <w:rsid w:val="00391441"/>
    <w:rsid w:val="00391AA7"/>
    <w:rsid w:val="00391BD3"/>
    <w:rsid w:val="00391C84"/>
    <w:rsid w:val="00391FC8"/>
    <w:rsid w:val="0039296E"/>
    <w:rsid w:val="00392B2C"/>
    <w:rsid w:val="003932E6"/>
    <w:rsid w:val="00393388"/>
    <w:rsid w:val="0039338D"/>
    <w:rsid w:val="0039367D"/>
    <w:rsid w:val="00393692"/>
    <w:rsid w:val="00393B98"/>
    <w:rsid w:val="003940E3"/>
    <w:rsid w:val="0039461C"/>
    <w:rsid w:val="0039461E"/>
    <w:rsid w:val="00394F44"/>
    <w:rsid w:val="00395987"/>
    <w:rsid w:val="00395E96"/>
    <w:rsid w:val="003968FF"/>
    <w:rsid w:val="00396C21"/>
    <w:rsid w:val="00396F31"/>
    <w:rsid w:val="003A01E3"/>
    <w:rsid w:val="003A0467"/>
    <w:rsid w:val="003A06BA"/>
    <w:rsid w:val="003A0988"/>
    <w:rsid w:val="003A0B0A"/>
    <w:rsid w:val="003A0EC9"/>
    <w:rsid w:val="003A1224"/>
    <w:rsid w:val="003A36C2"/>
    <w:rsid w:val="003A3A57"/>
    <w:rsid w:val="003A3C48"/>
    <w:rsid w:val="003A3D6D"/>
    <w:rsid w:val="003A3F99"/>
    <w:rsid w:val="003A5C03"/>
    <w:rsid w:val="003A5C2C"/>
    <w:rsid w:val="003A6153"/>
    <w:rsid w:val="003A6155"/>
    <w:rsid w:val="003A617A"/>
    <w:rsid w:val="003A6BB2"/>
    <w:rsid w:val="003B028F"/>
    <w:rsid w:val="003B07FF"/>
    <w:rsid w:val="003B1399"/>
    <w:rsid w:val="003B13DD"/>
    <w:rsid w:val="003B1CC7"/>
    <w:rsid w:val="003B248A"/>
    <w:rsid w:val="003B2941"/>
    <w:rsid w:val="003B2B86"/>
    <w:rsid w:val="003B2D9A"/>
    <w:rsid w:val="003B3014"/>
    <w:rsid w:val="003B34ED"/>
    <w:rsid w:val="003B37E6"/>
    <w:rsid w:val="003B3B55"/>
    <w:rsid w:val="003B4615"/>
    <w:rsid w:val="003B4668"/>
    <w:rsid w:val="003B48AB"/>
    <w:rsid w:val="003B4B72"/>
    <w:rsid w:val="003B52A1"/>
    <w:rsid w:val="003B52B5"/>
    <w:rsid w:val="003B5A6B"/>
    <w:rsid w:val="003B5C31"/>
    <w:rsid w:val="003B5CF6"/>
    <w:rsid w:val="003B73F4"/>
    <w:rsid w:val="003B7F1D"/>
    <w:rsid w:val="003C0145"/>
    <w:rsid w:val="003C093C"/>
    <w:rsid w:val="003C1215"/>
    <w:rsid w:val="003C1AE0"/>
    <w:rsid w:val="003C3F8F"/>
    <w:rsid w:val="003C5068"/>
    <w:rsid w:val="003C5339"/>
    <w:rsid w:val="003C5C07"/>
    <w:rsid w:val="003C5C78"/>
    <w:rsid w:val="003C673E"/>
    <w:rsid w:val="003C6770"/>
    <w:rsid w:val="003C6D88"/>
    <w:rsid w:val="003C70F1"/>
    <w:rsid w:val="003C76DB"/>
    <w:rsid w:val="003D068B"/>
    <w:rsid w:val="003D09CE"/>
    <w:rsid w:val="003D1346"/>
    <w:rsid w:val="003D1858"/>
    <w:rsid w:val="003D18AA"/>
    <w:rsid w:val="003D1CA2"/>
    <w:rsid w:val="003D1E4A"/>
    <w:rsid w:val="003D2866"/>
    <w:rsid w:val="003D3067"/>
    <w:rsid w:val="003D4075"/>
    <w:rsid w:val="003D4159"/>
    <w:rsid w:val="003D4515"/>
    <w:rsid w:val="003D5BCB"/>
    <w:rsid w:val="003D6274"/>
    <w:rsid w:val="003D6D8F"/>
    <w:rsid w:val="003D7593"/>
    <w:rsid w:val="003E0D1B"/>
    <w:rsid w:val="003E1522"/>
    <w:rsid w:val="003E21F5"/>
    <w:rsid w:val="003E26BA"/>
    <w:rsid w:val="003E3222"/>
    <w:rsid w:val="003E37F3"/>
    <w:rsid w:val="003E3B46"/>
    <w:rsid w:val="003E439B"/>
    <w:rsid w:val="003E4DCC"/>
    <w:rsid w:val="003E4FAC"/>
    <w:rsid w:val="003E5DB6"/>
    <w:rsid w:val="003E5FFF"/>
    <w:rsid w:val="003E6431"/>
    <w:rsid w:val="003E70BC"/>
    <w:rsid w:val="003E70BD"/>
    <w:rsid w:val="003E747E"/>
    <w:rsid w:val="003E76BE"/>
    <w:rsid w:val="003E7AE0"/>
    <w:rsid w:val="003F02E1"/>
    <w:rsid w:val="003F175C"/>
    <w:rsid w:val="003F1EDA"/>
    <w:rsid w:val="003F200B"/>
    <w:rsid w:val="003F201B"/>
    <w:rsid w:val="003F2266"/>
    <w:rsid w:val="003F26A5"/>
    <w:rsid w:val="003F26B4"/>
    <w:rsid w:val="003F2865"/>
    <w:rsid w:val="003F36C0"/>
    <w:rsid w:val="003F38CC"/>
    <w:rsid w:val="003F3976"/>
    <w:rsid w:val="003F3FE2"/>
    <w:rsid w:val="003F4CFB"/>
    <w:rsid w:val="003F52D8"/>
    <w:rsid w:val="003F5EF4"/>
    <w:rsid w:val="003F7443"/>
    <w:rsid w:val="0040012A"/>
    <w:rsid w:val="004001D1"/>
    <w:rsid w:val="00400393"/>
    <w:rsid w:val="0040082A"/>
    <w:rsid w:val="004009FD"/>
    <w:rsid w:val="00400C37"/>
    <w:rsid w:val="004014A3"/>
    <w:rsid w:val="004018EB"/>
    <w:rsid w:val="004019C3"/>
    <w:rsid w:val="00401DD3"/>
    <w:rsid w:val="004029FE"/>
    <w:rsid w:val="00402BAA"/>
    <w:rsid w:val="00403E6D"/>
    <w:rsid w:val="004041AC"/>
    <w:rsid w:val="00404EE7"/>
    <w:rsid w:val="004050F8"/>
    <w:rsid w:val="00405B8A"/>
    <w:rsid w:val="00405B8B"/>
    <w:rsid w:val="00405E4A"/>
    <w:rsid w:val="00406488"/>
    <w:rsid w:val="00406C1B"/>
    <w:rsid w:val="00406D89"/>
    <w:rsid w:val="00406F5D"/>
    <w:rsid w:val="00410390"/>
    <w:rsid w:val="00410861"/>
    <w:rsid w:val="00411EFE"/>
    <w:rsid w:val="00412141"/>
    <w:rsid w:val="00412642"/>
    <w:rsid w:val="00412B82"/>
    <w:rsid w:val="00412BE0"/>
    <w:rsid w:val="004134EB"/>
    <w:rsid w:val="004138E2"/>
    <w:rsid w:val="00413AF5"/>
    <w:rsid w:val="00413BFC"/>
    <w:rsid w:val="004141E6"/>
    <w:rsid w:val="004145EE"/>
    <w:rsid w:val="00414B84"/>
    <w:rsid w:val="00414ED3"/>
    <w:rsid w:val="004151C8"/>
    <w:rsid w:val="004154D4"/>
    <w:rsid w:val="0041590A"/>
    <w:rsid w:val="00415AF3"/>
    <w:rsid w:val="00416057"/>
    <w:rsid w:val="0041608B"/>
    <w:rsid w:val="0041624A"/>
    <w:rsid w:val="00416D58"/>
    <w:rsid w:val="00416EB4"/>
    <w:rsid w:val="004176BA"/>
    <w:rsid w:val="00417CCE"/>
    <w:rsid w:val="00420665"/>
    <w:rsid w:val="00420B99"/>
    <w:rsid w:val="00422656"/>
    <w:rsid w:val="00423818"/>
    <w:rsid w:val="004239C4"/>
    <w:rsid w:val="00423D88"/>
    <w:rsid w:val="0042408E"/>
    <w:rsid w:val="00424427"/>
    <w:rsid w:val="00425D55"/>
    <w:rsid w:val="004264EC"/>
    <w:rsid w:val="00426883"/>
    <w:rsid w:val="00426C76"/>
    <w:rsid w:val="00426F5B"/>
    <w:rsid w:val="004277C0"/>
    <w:rsid w:val="00427AA4"/>
    <w:rsid w:val="00430274"/>
    <w:rsid w:val="0043068A"/>
    <w:rsid w:val="00430732"/>
    <w:rsid w:val="0043079E"/>
    <w:rsid w:val="004308E3"/>
    <w:rsid w:val="00430905"/>
    <w:rsid w:val="0043121F"/>
    <w:rsid w:val="004315D4"/>
    <w:rsid w:val="00431881"/>
    <w:rsid w:val="0043194E"/>
    <w:rsid w:val="00432BC0"/>
    <w:rsid w:val="004334EC"/>
    <w:rsid w:val="004336B0"/>
    <w:rsid w:val="0043376A"/>
    <w:rsid w:val="00433C7F"/>
    <w:rsid w:val="00433C98"/>
    <w:rsid w:val="00433CFA"/>
    <w:rsid w:val="0043400F"/>
    <w:rsid w:val="00434AB3"/>
    <w:rsid w:val="00434C02"/>
    <w:rsid w:val="00435601"/>
    <w:rsid w:val="0043623F"/>
    <w:rsid w:val="00436509"/>
    <w:rsid w:val="004366E6"/>
    <w:rsid w:val="00436752"/>
    <w:rsid w:val="004368ED"/>
    <w:rsid w:val="004376D0"/>
    <w:rsid w:val="00437B4D"/>
    <w:rsid w:val="00437BCF"/>
    <w:rsid w:val="00437F16"/>
    <w:rsid w:val="0044092B"/>
    <w:rsid w:val="00440B28"/>
    <w:rsid w:val="004420AF"/>
    <w:rsid w:val="00442189"/>
    <w:rsid w:val="00442FCB"/>
    <w:rsid w:val="004430DD"/>
    <w:rsid w:val="004435F4"/>
    <w:rsid w:val="00443828"/>
    <w:rsid w:val="00443AF2"/>
    <w:rsid w:val="00443C82"/>
    <w:rsid w:val="00443D14"/>
    <w:rsid w:val="00443DF5"/>
    <w:rsid w:val="004443D2"/>
    <w:rsid w:val="004444B9"/>
    <w:rsid w:val="004444FE"/>
    <w:rsid w:val="00444E41"/>
    <w:rsid w:val="00444FBA"/>
    <w:rsid w:val="00445DDF"/>
    <w:rsid w:val="00445F64"/>
    <w:rsid w:val="00446067"/>
    <w:rsid w:val="004460BE"/>
    <w:rsid w:val="0044620C"/>
    <w:rsid w:val="00446361"/>
    <w:rsid w:val="004467F4"/>
    <w:rsid w:val="0044688D"/>
    <w:rsid w:val="00446DAF"/>
    <w:rsid w:val="00446F87"/>
    <w:rsid w:val="00450244"/>
    <w:rsid w:val="0045099B"/>
    <w:rsid w:val="00451223"/>
    <w:rsid w:val="00451308"/>
    <w:rsid w:val="00451AD3"/>
    <w:rsid w:val="004523A9"/>
    <w:rsid w:val="00452ECF"/>
    <w:rsid w:val="00453B2F"/>
    <w:rsid w:val="00455635"/>
    <w:rsid w:val="004556B4"/>
    <w:rsid w:val="004559CE"/>
    <w:rsid w:val="00455BB3"/>
    <w:rsid w:val="0045611A"/>
    <w:rsid w:val="00456195"/>
    <w:rsid w:val="00456450"/>
    <w:rsid w:val="004568B7"/>
    <w:rsid w:val="00456A99"/>
    <w:rsid w:val="00456E7B"/>
    <w:rsid w:val="0045739A"/>
    <w:rsid w:val="004575FD"/>
    <w:rsid w:val="00457A9F"/>
    <w:rsid w:val="00460D6C"/>
    <w:rsid w:val="00461187"/>
    <w:rsid w:val="0046198C"/>
    <w:rsid w:val="004623B6"/>
    <w:rsid w:val="00462A85"/>
    <w:rsid w:val="00462CB4"/>
    <w:rsid w:val="00462EC4"/>
    <w:rsid w:val="00463140"/>
    <w:rsid w:val="004638F2"/>
    <w:rsid w:val="00464395"/>
    <w:rsid w:val="00464DCA"/>
    <w:rsid w:val="0046518D"/>
    <w:rsid w:val="00465441"/>
    <w:rsid w:val="00465A7F"/>
    <w:rsid w:val="00465AE1"/>
    <w:rsid w:val="004660E7"/>
    <w:rsid w:val="0046626F"/>
    <w:rsid w:val="004667AB"/>
    <w:rsid w:val="00466D82"/>
    <w:rsid w:val="00466E61"/>
    <w:rsid w:val="004672C1"/>
    <w:rsid w:val="00467356"/>
    <w:rsid w:val="0046771A"/>
    <w:rsid w:val="00467D41"/>
    <w:rsid w:val="00467EA3"/>
    <w:rsid w:val="004703AE"/>
    <w:rsid w:val="0047080A"/>
    <w:rsid w:val="00470929"/>
    <w:rsid w:val="00470BB9"/>
    <w:rsid w:val="00470C56"/>
    <w:rsid w:val="00471AA8"/>
    <w:rsid w:val="00471D80"/>
    <w:rsid w:val="00471F87"/>
    <w:rsid w:val="00472056"/>
    <w:rsid w:val="0047242D"/>
    <w:rsid w:val="00472B92"/>
    <w:rsid w:val="004736AD"/>
    <w:rsid w:val="00474377"/>
    <w:rsid w:val="004744E2"/>
    <w:rsid w:val="00474DF9"/>
    <w:rsid w:val="00474FBE"/>
    <w:rsid w:val="0047545D"/>
    <w:rsid w:val="004758E3"/>
    <w:rsid w:val="00475D27"/>
    <w:rsid w:val="00475DEA"/>
    <w:rsid w:val="00476021"/>
    <w:rsid w:val="0047615B"/>
    <w:rsid w:val="004762F5"/>
    <w:rsid w:val="00476A4E"/>
    <w:rsid w:val="00476CDC"/>
    <w:rsid w:val="004772E0"/>
    <w:rsid w:val="0047758F"/>
    <w:rsid w:val="0047761B"/>
    <w:rsid w:val="0047764A"/>
    <w:rsid w:val="00477661"/>
    <w:rsid w:val="004800DB"/>
    <w:rsid w:val="00480442"/>
    <w:rsid w:val="00481328"/>
    <w:rsid w:val="00481669"/>
    <w:rsid w:val="004829F6"/>
    <w:rsid w:val="00482EC4"/>
    <w:rsid w:val="00482F59"/>
    <w:rsid w:val="00482FE6"/>
    <w:rsid w:val="00483A61"/>
    <w:rsid w:val="00483C56"/>
    <w:rsid w:val="00483EC7"/>
    <w:rsid w:val="00483EE2"/>
    <w:rsid w:val="00484319"/>
    <w:rsid w:val="0048442D"/>
    <w:rsid w:val="00484A96"/>
    <w:rsid w:val="0048544E"/>
    <w:rsid w:val="004858C0"/>
    <w:rsid w:val="00485B1C"/>
    <w:rsid w:val="00486010"/>
    <w:rsid w:val="004864D0"/>
    <w:rsid w:val="00486616"/>
    <w:rsid w:val="00486994"/>
    <w:rsid w:val="00486A06"/>
    <w:rsid w:val="0049028D"/>
    <w:rsid w:val="00490667"/>
    <w:rsid w:val="00490764"/>
    <w:rsid w:val="00490944"/>
    <w:rsid w:val="00490FFF"/>
    <w:rsid w:val="004924E7"/>
    <w:rsid w:val="00492B19"/>
    <w:rsid w:val="00493332"/>
    <w:rsid w:val="00493D3B"/>
    <w:rsid w:val="0049440B"/>
    <w:rsid w:val="004947F9"/>
    <w:rsid w:val="00494F04"/>
    <w:rsid w:val="00494F2D"/>
    <w:rsid w:val="0049502A"/>
    <w:rsid w:val="004954E5"/>
    <w:rsid w:val="00495DE7"/>
    <w:rsid w:val="0049659A"/>
    <w:rsid w:val="00496A8C"/>
    <w:rsid w:val="00496B0D"/>
    <w:rsid w:val="00496C77"/>
    <w:rsid w:val="00496D82"/>
    <w:rsid w:val="00496E4C"/>
    <w:rsid w:val="0049712D"/>
    <w:rsid w:val="004974C8"/>
    <w:rsid w:val="0049783F"/>
    <w:rsid w:val="00497A35"/>
    <w:rsid w:val="00497B39"/>
    <w:rsid w:val="00497D73"/>
    <w:rsid w:val="004A015D"/>
    <w:rsid w:val="004A0EBE"/>
    <w:rsid w:val="004A0F8B"/>
    <w:rsid w:val="004A1591"/>
    <w:rsid w:val="004A16F1"/>
    <w:rsid w:val="004A177D"/>
    <w:rsid w:val="004A1E7F"/>
    <w:rsid w:val="004A2567"/>
    <w:rsid w:val="004A2FEC"/>
    <w:rsid w:val="004A3485"/>
    <w:rsid w:val="004A353F"/>
    <w:rsid w:val="004A3EB4"/>
    <w:rsid w:val="004A421F"/>
    <w:rsid w:val="004A43D8"/>
    <w:rsid w:val="004A5180"/>
    <w:rsid w:val="004A5270"/>
    <w:rsid w:val="004A5921"/>
    <w:rsid w:val="004A5A07"/>
    <w:rsid w:val="004A5A7D"/>
    <w:rsid w:val="004A5AE7"/>
    <w:rsid w:val="004A65C5"/>
    <w:rsid w:val="004A685E"/>
    <w:rsid w:val="004A6AAA"/>
    <w:rsid w:val="004A6D16"/>
    <w:rsid w:val="004A740B"/>
    <w:rsid w:val="004A7AD2"/>
    <w:rsid w:val="004A7C8B"/>
    <w:rsid w:val="004B05D4"/>
    <w:rsid w:val="004B05EC"/>
    <w:rsid w:val="004B0819"/>
    <w:rsid w:val="004B08BE"/>
    <w:rsid w:val="004B11D3"/>
    <w:rsid w:val="004B22AD"/>
    <w:rsid w:val="004B291D"/>
    <w:rsid w:val="004B2FE0"/>
    <w:rsid w:val="004B3286"/>
    <w:rsid w:val="004B3850"/>
    <w:rsid w:val="004B3BA6"/>
    <w:rsid w:val="004B405B"/>
    <w:rsid w:val="004B448F"/>
    <w:rsid w:val="004B45B1"/>
    <w:rsid w:val="004B5C30"/>
    <w:rsid w:val="004B62C4"/>
    <w:rsid w:val="004B6753"/>
    <w:rsid w:val="004B6C02"/>
    <w:rsid w:val="004B73D6"/>
    <w:rsid w:val="004B77CB"/>
    <w:rsid w:val="004B79E0"/>
    <w:rsid w:val="004B7A9A"/>
    <w:rsid w:val="004B7BF9"/>
    <w:rsid w:val="004B7CC7"/>
    <w:rsid w:val="004B7DAF"/>
    <w:rsid w:val="004B7F3E"/>
    <w:rsid w:val="004C02E0"/>
    <w:rsid w:val="004C0593"/>
    <w:rsid w:val="004C06A9"/>
    <w:rsid w:val="004C079E"/>
    <w:rsid w:val="004C0CAB"/>
    <w:rsid w:val="004C0E29"/>
    <w:rsid w:val="004C1589"/>
    <w:rsid w:val="004C17F3"/>
    <w:rsid w:val="004C181B"/>
    <w:rsid w:val="004C1835"/>
    <w:rsid w:val="004C20A0"/>
    <w:rsid w:val="004C2864"/>
    <w:rsid w:val="004C29AC"/>
    <w:rsid w:val="004C29E1"/>
    <w:rsid w:val="004C2D0A"/>
    <w:rsid w:val="004C4188"/>
    <w:rsid w:val="004C444E"/>
    <w:rsid w:val="004C4ADB"/>
    <w:rsid w:val="004C5BD6"/>
    <w:rsid w:val="004C6D56"/>
    <w:rsid w:val="004C7792"/>
    <w:rsid w:val="004C7A2C"/>
    <w:rsid w:val="004D03FF"/>
    <w:rsid w:val="004D16F6"/>
    <w:rsid w:val="004D1A97"/>
    <w:rsid w:val="004D1BA3"/>
    <w:rsid w:val="004D202C"/>
    <w:rsid w:val="004D218A"/>
    <w:rsid w:val="004D2CAA"/>
    <w:rsid w:val="004D2E99"/>
    <w:rsid w:val="004D31DE"/>
    <w:rsid w:val="004D3A11"/>
    <w:rsid w:val="004D3AF3"/>
    <w:rsid w:val="004D3D7B"/>
    <w:rsid w:val="004D4E8E"/>
    <w:rsid w:val="004D53F6"/>
    <w:rsid w:val="004D550B"/>
    <w:rsid w:val="004D5A5D"/>
    <w:rsid w:val="004D5F08"/>
    <w:rsid w:val="004D65B2"/>
    <w:rsid w:val="004D6BEB"/>
    <w:rsid w:val="004D734D"/>
    <w:rsid w:val="004E014E"/>
    <w:rsid w:val="004E084E"/>
    <w:rsid w:val="004E0F15"/>
    <w:rsid w:val="004E201A"/>
    <w:rsid w:val="004E26CB"/>
    <w:rsid w:val="004E2A59"/>
    <w:rsid w:val="004E2C83"/>
    <w:rsid w:val="004E2D93"/>
    <w:rsid w:val="004E324F"/>
    <w:rsid w:val="004E3B65"/>
    <w:rsid w:val="004E3CEA"/>
    <w:rsid w:val="004E4BEB"/>
    <w:rsid w:val="004E4D23"/>
    <w:rsid w:val="004E5009"/>
    <w:rsid w:val="004E5580"/>
    <w:rsid w:val="004E5CBE"/>
    <w:rsid w:val="004E5D4B"/>
    <w:rsid w:val="004E5EDB"/>
    <w:rsid w:val="004E601F"/>
    <w:rsid w:val="004E650B"/>
    <w:rsid w:val="004E693D"/>
    <w:rsid w:val="004E7155"/>
    <w:rsid w:val="004E769E"/>
    <w:rsid w:val="004F0412"/>
    <w:rsid w:val="004F0460"/>
    <w:rsid w:val="004F065C"/>
    <w:rsid w:val="004F08AC"/>
    <w:rsid w:val="004F1167"/>
    <w:rsid w:val="004F267D"/>
    <w:rsid w:val="004F2703"/>
    <w:rsid w:val="004F2AA6"/>
    <w:rsid w:val="004F2E80"/>
    <w:rsid w:val="004F347B"/>
    <w:rsid w:val="004F357F"/>
    <w:rsid w:val="004F382E"/>
    <w:rsid w:val="004F3C92"/>
    <w:rsid w:val="004F3E77"/>
    <w:rsid w:val="004F4689"/>
    <w:rsid w:val="004F4753"/>
    <w:rsid w:val="004F4A4B"/>
    <w:rsid w:val="004F4FE2"/>
    <w:rsid w:val="004F50A9"/>
    <w:rsid w:val="004F51AA"/>
    <w:rsid w:val="004F51BD"/>
    <w:rsid w:val="004F5CB1"/>
    <w:rsid w:val="004F7434"/>
    <w:rsid w:val="004F7506"/>
    <w:rsid w:val="004F7635"/>
    <w:rsid w:val="004F7A8B"/>
    <w:rsid w:val="004F7E9D"/>
    <w:rsid w:val="004F7F76"/>
    <w:rsid w:val="005001F0"/>
    <w:rsid w:val="005002D2"/>
    <w:rsid w:val="005005C3"/>
    <w:rsid w:val="00500BA4"/>
    <w:rsid w:val="00500E2A"/>
    <w:rsid w:val="00500F04"/>
    <w:rsid w:val="00501784"/>
    <w:rsid w:val="00501BD1"/>
    <w:rsid w:val="00501CEE"/>
    <w:rsid w:val="00501EBB"/>
    <w:rsid w:val="0050210E"/>
    <w:rsid w:val="005028F8"/>
    <w:rsid w:val="00502DC4"/>
    <w:rsid w:val="00503A60"/>
    <w:rsid w:val="00503D88"/>
    <w:rsid w:val="0050447D"/>
    <w:rsid w:val="00504CDE"/>
    <w:rsid w:val="00505BCC"/>
    <w:rsid w:val="00505FA6"/>
    <w:rsid w:val="0050642B"/>
    <w:rsid w:val="005068E3"/>
    <w:rsid w:val="0050733F"/>
    <w:rsid w:val="00507B37"/>
    <w:rsid w:val="00507DD7"/>
    <w:rsid w:val="0051086C"/>
    <w:rsid w:val="00510E45"/>
    <w:rsid w:val="00511124"/>
    <w:rsid w:val="00511170"/>
    <w:rsid w:val="00511F06"/>
    <w:rsid w:val="00512695"/>
    <w:rsid w:val="00512823"/>
    <w:rsid w:val="005129AC"/>
    <w:rsid w:val="0051378B"/>
    <w:rsid w:val="00513833"/>
    <w:rsid w:val="00513DCF"/>
    <w:rsid w:val="00513F95"/>
    <w:rsid w:val="005140B6"/>
    <w:rsid w:val="005142A9"/>
    <w:rsid w:val="0051449B"/>
    <w:rsid w:val="0051494E"/>
    <w:rsid w:val="005153B8"/>
    <w:rsid w:val="00515BE1"/>
    <w:rsid w:val="00515DA1"/>
    <w:rsid w:val="0051632A"/>
    <w:rsid w:val="005163A6"/>
    <w:rsid w:val="0051668A"/>
    <w:rsid w:val="00516ED9"/>
    <w:rsid w:val="00517B17"/>
    <w:rsid w:val="00517EBC"/>
    <w:rsid w:val="00520931"/>
    <w:rsid w:val="0052095C"/>
    <w:rsid w:val="005217E5"/>
    <w:rsid w:val="00521978"/>
    <w:rsid w:val="00521AA5"/>
    <w:rsid w:val="00521F39"/>
    <w:rsid w:val="00521F84"/>
    <w:rsid w:val="005221E6"/>
    <w:rsid w:val="005227C4"/>
    <w:rsid w:val="005228F5"/>
    <w:rsid w:val="0052359D"/>
    <w:rsid w:val="0052361E"/>
    <w:rsid w:val="0052410E"/>
    <w:rsid w:val="00524345"/>
    <w:rsid w:val="005245AE"/>
    <w:rsid w:val="005246DF"/>
    <w:rsid w:val="00524D8F"/>
    <w:rsid w:val="005250B7"/>
    <w:rsid w:val="005259A4"/>
    <w:rsid w:val="00525BEB"/>
    <w:rsid w:val="00526FB9"/>
    <w:rsid w:val="005270A1"/>
    <w:rsid w:val="00530D6E"/>
    <w:rsid w:val="00531976"/>
    <w:rsid w:val="00531ADB"/>
    <w:rsid w:val="00531BB8"/>
    <w:rsid w:val="00531D72"/>
    <w:rsid w:val="00532E27"/>
    <w:rsid w:val="00532F1B"/>
    <w:rsid w:val="005332ED"/>
    <w:rsid w:val="00534116"/>
    <w:rsid w:val="0053439D"/>
    <w:rsid w:val="00534CEB"/>
    <w:rsid w:val="005352FF"/>
    <w:rsid w:val="005354FF"/>
    <w:rsid w:val="00535753"/>
    <w:rsid w:val="005364DC"/>
    <w:rsid w:val="00537499"/>
    <w:rsid w:val="0053756B"/>
    <w:rsid w:val="0053762A"/>
    <w:rsid w:val="00537977"/>
    <w:rsid w:val="00537FB7"/>
    <w:rsid w:val="0054012C"/>
    <w:rsid w:val="005401BC"/>
    <w:rsid w:val="0054086C"/>
    <w:rsid w:val="00540876"/>
    <w:rsid w:val="00540A3C"/>
    <w:rsid w:val="00540EFD"/>
    <w:rsid w:val="00541D24"/>
    <w:rsid w:val="00543099"/>
    <w:rsid w:val="0054363A"/>
    <w:rsid w:val="005440FB"/>
    <w:rsid w:val="005447D0"/>
    <w:rsid w:val="0054496F"/>
    <w:rsid w:val="00544E14"/>
    <w:rsid w:val="00546470"/>
    <w:rsid w:val="00546C43"/>
    <w:rsid w:val="0054703F"/>
    <w:rsid w:val="005472DD"/>
    <w:rsid w:val="00547353"/>
    <w:rsid w:val="005473D5"/>
    <w:rsid w:val="0054755F"/>
    <w:rsid w:val="005475E4"/>
    <w:rsid w:val="00547F88"/>
    <w:rsid w:val="0055013F"/>
    <w:rsid w:val="00550384"/>
    <w:rsid w:val="00550635"/>
    <w:rsid w:val="00550727"/>
    <w:rsid w:val="00550AED"/>
    <w:rsid w:val="005514E9"/>
    <w:rsid w:val="00551C99"/>
    <w:rsid w:val="00552E39"/>
    <w:rsid w:val="00552F00"/>
    <w:rsid w:val="005548AE"/>
    <w:rsid w:val="00554A99"/>
    <w:rsid w:val="00554E1C"/>
    <w:rsid w:val="005558DF"/>
    <w:rsid w:val="00555D69"/>
    <w:rsid w:val="00555E17"/>
    <w:rsid w:val="00556082"/>
    <w:rsid w:val="00556104"/>
    <w:rsid w:val="005561B4"/>
    <w:rsid w:val="00556A18"/>
    <w:rsid w:val="00557103"/>
    <w:rsid w:val="00557949"/>
    <w:rsid w:val="00557B55"/>
    <w:rsid w:val="00560AA0"/>
    <w:rsid w:val="00560CBC"/>
    <w:rsid w:val="00560F7F"/>
    <w:rsid w:val="00561177"/>
    <w:rsid w:val="00561527"/>
    <w:rsid w:val="005621C3"/>
    <w:rsid w:val="00562764"/>
    <w:rsid w:val="00563743"/>
    <w:rsid w:val="005638C0"/>
    <w:rsid w:val="00563EF1"/>
    <w:rsid w:val="00564B8E"/>
    <w:rsid w:val="00565236"/>
    <w:rsid w:val="0056524A"/>
    <w:rsid w:val="005652BC"/>
    <w:rsid w:val="005654D5"/>
    <w:rsid w:val="0056574D"/>
    <w:rsid w:val="0056581E"/>
    <w:rsid w:val="00565D16"/>
    <w:rsid w:val="00566DB0"/>
    <w:rsid w:val="0056749D"/>
    <w:rsid w:val="00567532"/>
    <w:rsid w:val="00567C8D"/>
    <w:rsid w:val="00570682"/>
    <w:rsid w:val="00571AAB"/>
    <w:rsid w:val="00571BF0"/>
    <w:rsid w:val="00572258"/>
    <w:rsid w:val="00572CF7"/>
    <w:rsid w:val="0057327E"/>
    <w:rsid w:val="005749C0"/>
    <w:rsid w:val="005754AD"/>
    <w:rsid w:val="005754B7"/>
    <w:rsid w:val="00575A38"/>
    <w:rsid w:val="00575A42"/>
    <w:rsid w:val="005767EA"/>
    <w:rsid w:val="00576D72"/>
    <w:rsid w:val="005800C6"/>
    <w:rsid w:val="005801BB"/>
    <w:rsid w:val="005802A5"/>
    <w:rsid w:val="00580492"/>
    <w:rsid w:val="00580CB5"/>
    <w:rsid w:val="005823BC"/>
    <w:rsid w:val="00582A44"/>
    <w:rsid w:val="0058490B"/>
    <w:rsid w:val="005851B5"/>
    <w:rsid w:val="00585802"/>
    <w:rsid w:val="00585895"/>
    <w:rsid w:val="00585BC0"/>
    <w:rsid w:val="00586A33"/>
    <w:rsid w:val="005870C5"/>
    <w:rsid w:val="00587555"/>
    <w:rsid w:val="0058756B"/>
    <w:rsid w:val="005878E2"/>
    <w:rsid w:val="005879D6"/>
    <w:rsid w:val="005903B7"/>
    <w:rsid w:val="0059051F"/>
    <w:rsid w:val="005908BC"/>
    <w:rsid w:val="00590B73"/>
    <w:rsid w:val="00590FF6"/>
    <w:rsid w:val="0059102F"/>
    <w:rsid w:val="0059208B"/>
    <w:rsid w:val="00592A5D"/>
    <w:rsid w:val="00592DD4"/>
    <w:rsid w:val="005934F2"/>
    <w:rsid w:val="00594B6D"/>
    <w:rsid w:val="005956D3"/>
    <w:rsid w:val="005963C7"/>
    <w:rsid w:val="005976D6"/>
    <w:rsid w:val="00597888"/>
    <w:rsid w:val="005978E4"/>
    <w:rsid w:val="005A02E1"/>
    <w:rsid w:val="005A071D"/>
    <w:rsid w:val="005A0A3C"/>
    <w:rsid w:val="005A1221"/>
    <w:rsid w:val="005A1479"/>
    <w:rsid w:val="005A1716"/>
    <w:rsid w:val="005A305D"/>
    <w:rsid w:val="005A36A1"/>
    <w:rsid w:val="005A3E62"/>
    <w:rsid w:val="005A3F39"/>
    <w:rsid w:val="005A453D"/>
    <w:rsid w:val="005A517A"/>
    <w:rsid w:val="005A5460"/>
    <w:rsid w:val="005A561B"/>
    <w:rsid w:val="005A5F46"/>
    <w:rsid w:val="005A6120"/>
    <w:rsid w:val="005A61D9"/>
    <w:rsid w:val="005A664C"/>
    <w:rsid w:val="005A74D5"/>
    <w:rsid w:val="005A7CB4"/>
    <w:rsid w:val="005A7FCC"/>
    <w:rsid w:val="005B0AAF"/>
    <w:rsid w:val="005B15DF"/>
    <w:rsid w:val="005B175D"/>
    <w:rsid w:val="005B1B26"/>
    <w:rsid w:val="005B1D7E"/>
    <w:rsid w:val="005B1F82"/>
    <w:rsid w:val="005B222A"/>
    <w:rsid w:val="005B2348"/>
    <w:rsid w:val="005B2414"/>
    <w:rsid w:val="005B2F52"/>
    <w:rsid w:val="005B3014"/>
    <w:rsid w:val="005B3590"/>
    <w:rsid w:val="005B368D"/>
    <w:rsid w:val="005B3715"/>
    <w:rsid w:val="005B4A6B"/>
    <w:rsid w:val="005B4CF4"/>
    <w:rsid w:val="005B58A1"/>
    <w:rsid w:val="005B5F97"/>
    <w:rsid w:val="005B60A8"/>
    <w:rsid w:val="005B6C50"/>
    <w:rsid w:val="005B6C85"/>
    <w:rsid w:val="005B739B"/>
    <w:rsid w:val="005B7486"/>
    <w:rsid w:val="005B764B"/>
    <w:rsid w:val="005B7AD4"/>
    <w:rsid w:val="005B7BAC"/>
    <w:rsid w:val="005C006C"/>
    <w:rsid w:val="005C0E95"/>
    <w:rsid w:val="005C142B"/>
    <w:rsid w:val="005C1661"/>
    <w:rsid w:val="005C1FC5"/>
    <w:rsid w:val="005C27E5"/>
    <w:rsid w:val="005C2911"/>
    <w:rsid w:val="005C3022"/>
    <w:rsid w:val="005C3369"/>
    <w:rsid w:val="005C3637"/>
    <w:rsid w:val="005C3F31"/>
    <w:rsid w:val="005C42D8"/>
    <w:rsid w:val="005C466E"/>
    <w:rsid w:val="005C506F"/>
    <w:rsid w:val="005C56F5"/>
    <w:rsid w:val="005C58B5"/>
    <w:rsid w:val="005C599A"/>
    <w:rsid w:val="005C5A40"/>
    <w:rsid w:val="005C60AA"/>
    <w:rsid w:val="005C64A9"/>
    <w:rsid w:val="005C6A03"/>
    <w:rsid w:val="005C6ED3"/>
    <w:rsid w:val="005C7071"/>
    <w:rsid w:val="005C72A4"/>
    <w:rsid w:val="005C737B"/>
    <w:rsid w:val="005C7B7F"/>
    <w:rsid w:val="005C7BDC"/>
    <w:rsid w:val="005C7DC7"/>
    <w:rsid w:val="005D0270"/>
    <w:rsid w:val="005D0290"/>
    <w:rsid w:val="005D02AC"/>
    <w:rsid w:val="005D03E3"/>
    <w:rsid w:val="005D0891"/>
    <w:rsid w:val="005D0B22"/>
    <w:rsid w:val="005D0C34"/>
    <w:rsid w:val="005D1034"/>
    <w:rsid w:val="005D12EA"/>
    <w:rsid w:val="005D177E"/>
    <w:rsid w:val="005D1A43"/>
    <w:rsid w:val="005D1BF8"/>
    <w:rsid w:val="005D1EAA"/>
    <w:rsid w:val="005D1FA8"/>
    <w:rsid w:val="005D260A"/>
    <w:rsid w:val="005D2936"/>
    <w:rsid w:val="005D2C3A"/>
    <w:rsid w:val="005D33E5"/>
    <w:rsid w:val="005D345D"/>
    <w:rsid w:val="005D3824"/>
    <w:rsid w:val="005D3CDD"/>
    <w:rsid w:val="005D3EB1"/>
    <w:rsid w:val="005D42F7"/>
    <w:rsid w:val="005D544D"/>
    <w:rsid w:val="005D5533"/>
    <w:rsid w:val="005D594B"/>
    <w:rsid w:val="005D6495"/>
    <w:rsid w:val="005D693A"/>
    <w:rsid w:val="005D6F64"/>
    <w:rsid w:val="005D75AE"/>
    <w:rsid w:val="005E03E0"/>
    <w:rsid w:val="005E0406"/>
    <w:rsid w:val="005E0609"/>
    <w:rsid w:val="005E1282"/>
    <w:rsid w:val="005E19D5"/>
    <w:rsid w:val="005E1D3F"/>
    <w:rsid w:val="005E252A"/>
    <w:rsid w:val="005E2F29"/>
    <w:rsid w:val="005E327D"/>
    <w:rsid w:val="005E3914"/>
    <w:rsid w:val="005E4391"/>
    <w:rsid w:val="005E4BAE"/>
    <w:rsid w:val="005E5840"/>
    <w:rsid w:val="005E5F27"/>
    <w:rsid w:val="005E5F71"/>
    <w:rsid w:val="005E6099"/>
    <w:rsid w:val="005E66FA"/>
    <w:rsid w:val="005E79A0"/>
    <w:rsid w:val="005F098E"/>
    <w:rsid w:val="005F0B2C"/>
    <w:rsid w:val="005F1736"/>
    <w:rsid w:val="005F1A7A"/>
    <w:rsid w:val="005F1B52"/>
    <w:rsid w:val="005F1C2B"/>
    <w:rsid w:val="005F1CEA"/>
    <w:rsid w:val="005F277B"/>
    <w:rsid w:val="005F2C62"/>
    <w:rsid w:val="005F30BB"/>
    <w:rsid w:val="005F30E7"/>
    <w:rsid w:val="005F3AAA"/>
    <w:rsid w:val="005F3C97"/>
    <w:rsid w:val="005F45A5"/>
    <w:rsid w:val="005F4E95"/>
    <w:rsid w:val="005F521B"/>
    <w:rsid w:val="005F582C"/>
    <w:rsid w:val="005F59CC"/>
    <w:rsid w:val="005F59FC"/>
    <w:rsid w:val="005F683F"/>
    <w:rsid w:val="005F69C6"/>
    <w:rsid w:val="005F73EE"/>
    <w:rsid w:val="0060048D"/>
    <w:rsid w:val="00600785"/>
    <w:rsid w:val="00600BD8"/>
    <w:rsid w:val="00600C5E"/>
    <w:rsid w:val="00600E4C"/>
    <w:rsid w:val="006017B6"/>
    <w:rsid w:val="006019BF"/>
    <w:rsid w:val="00601F02"/>
    <w:rsid w:val="00602042"/>
    <w:rsid w:val="006020D9"/>
    <w:rsid w:val="00602B96"/>
    <w:rsid w:val="00603858"/>
    <w:rsid w:val="00603C64"/>
    <w:rsid w:val="00603DB0"/>
    <w:rsid w:val="0060435B"/>
    <w:rsid w:val="00604BE7"/>
    <w:rsid w:val="00605458"/>
    <w:rsid w:val="00605847"/>
    <w:rsid w:val="00605BDF"/>
    <w:rsid w:val="00605EFB"/>
    <w:rsid w:val="00606895"/>
    <w:rsid w:val="00606D01"/>
    <w:rsid w:val="0060715B"/>
    <w:rsid w:val="006073E7"/>
    <w:rsid w:val="0060760F"/>
    <w:rsid w:val="00607F07"/>
    <w:rsid w:val="00607F8B"/>
    <w:rsid w:val="0061027B"/>
    <w:rsid w:val="00610527"/>
    <w:rsid w:val="0061111A"/>
    <w:rsid w:val="00611294"/>
    <w:rsid w:val="00611837"/>
    <w:rsid w:val="006119CB"/>
    <w:rsid w:val="00612061"/>
    <w:rsid w:val="00612572"/>
    <w:rsid w:val="006126EB"/>
    <w:rsid w:val="0061284B"/>
    <w:rsid w:val="00612F65"/>
    <w:rsid w:val="0061308F"/>
    <w:rsid w:val="006133E4"/>
    <w:rsid w:val="00614B05"/>
    <w:rsid w:val="00615493"/>
    <w:rsid w:val="006155A2"/>
    <w:rsid w:val="006157CA"/>
    <w:rsid w:val="00615C80"/>
    <w:rsid w:val="00615EA4"/>
    <w:rsid w:val="006166FD"/>
    <w:rsid w:val="006168B7"/>
    <w:rsid w:val="00616CC5"/>
    <w:rsid w:val="0062136F"/>
    <w:rsid w:val="00622B4E"/>
    <w:rsid w:val="00622B8C"/>
    <w:rsid w:val="00623868"/>
    <w:rsid w:val="006242F6"/>
    <w:rsid w:val="006245C6"/>
    <w:rsid w:val="006253D3"/>
    <w:rsid w:val="00625A2E"/>
    <w:rsid w:val="00625D63"/>
    <w:rsid w:val="00626AD3"/>
    <w:rsid w:val="00626D0A"/>
    <w:rsid w:val="006272D3"/>
    <w:rsid w:val="006272FB"/>
    <w:rsid w:val="00627849"/>
    <w:rsid w:val="00627A94"/>
    <w:rsid w:val="00627B1A"/>
    <w:rsid w:val="00627D22"/>
    <w:rsid w:val="00627F78"/>
    <w:rsid w:val="00630179"/>
    <w:rsid w:val="00630ACE"/>
    <w:rsid w:val="006319DD"/>
    <w:rsid w:val="00632272"/>
    <w:rsid w:val="006325A8"/>
    <w:rsid w:val="006332D1"/>
    <w:rsid w:val="006338C1"/>
    <w:rsid w:val="00633B05"/>
    <w:rsid w:val="006343E0"/>
    <w:rsid w:val="00634D2F"/>
    <w:rsid w:val="00634E61"/>
    <w:rsid w:val="006358E2"/>
    <w:rsid w:val="00635EF3"/>
    <w:rsid w:val="006361FE"/>
    <w:rsid w:val="006379B3"/>
    <w:rsid w:val="0064161C"/>
    <w:rsid w:val="00641808"/>
    <w:rsid w:val="0064194E"/>
    <w:rsid w:val="00641B2A"/>
    <w:rsid w:val="00641B52"/>
    <w:rsid w:val="00641C54"/>
    <w:rsid w:val="006426B6"/>
    <w:rsid w:val="006429F1"/>
    <w:rsid w:val="00642E6E"/>
    <w:rsid w:val="006437F5"/>
    <w:rsid w:val="00643DC9"/>
    <w:rsid w:val="00644C11"/>
    <w:rsid w:val="00644C8F"/>
    <w:rsid w:val="00645E4F"/>
    <w:rsid w:val="00646676"/>
    <w:rsid w:val="0064798E"/>
    <w:rsid w:val="00647D63"/>
    <w:rsid w:val="00647F2C"/>
    <w:rsid w:val="00650360"/>
    <w:rsid w:val="00650D37"/>
    <w:rsid w:val="006514E4"/>
    <w:rsid w:val="006527A1"/>
    <w:rsid w:val="00652EC3"/>
    <w:rsid w:val="00653136"/>
    <w:rsid w:val="006537DF"/>
    <w:rsid w:val="00653E1C"/>
    <w:rsid w:val="0065415B"/>
    <w:rsid w:val="006548B8"/>
    <w:rsid w:val="006554B7"/>
    <w:rsid w:val="0065585E"/>
    <w:rsid w:val="006558A0"/>
    <w:rsid w:val="00655A4C"/>
    <w:rsid w:val="006560DD"/>
    <w:rsid w:val="006563E2"/>
    <w:rsid w:val="006564FF"/>
    <w:rsid w:val="006565A6"/>
    <w:rsid w:val="00657134"/>
    <w:rsid w:val="006572B9"/>
    <w:rsid w:val="00657355"/>
    <w:rsid w:val="006577A3"/>
    <w:rsid w:val="006579D0"/>
    <w:rsid w:val="00657D9E"/>
    <w:rsid w:val="006620A3"/>
    <w:rsid w:val="006622B0"/>
    <w:rsid w:val="00662353"/>
    <w:rsid w:val="006624F6"/>
    <w:rsid w:val="0066256D"/>
    <w:rsid w:val="00662899"/>
    <w:rsid w:val="00662BB9"/>
    <w:rsid w:val="0066341A"/>
    <w:rsid w:val="00663EFF"/>
    <w:rsid w:val="00664068"/>
    <w:rsid w:val="006647C6"/>
    <w:rsid w:val="00664B43"/>
    <w:rsid w:val="00664C25"/>
    <w:rsid w:val="006655AF"/>
    <w:rsid w:val="00665DF6"/>
    <w:rsid w:val="00665E82"/>
    <w:rsid w:val="00666290"/>
    <w:rsid w:val="00666676"/>
    <w:rsid w:val="006668CD"/>
    <w:rsid w:val="00666C6D"/>
    <w:rsid w:val="00666D0D"/>
    <w:rsid w:val="00666E83"/>
    <w:rsid w:val="00666FFE"/>
    <w:rsid w:val="006670E2"/>
    <w:rsid w:val="006677DF"/>
    <w:rsid w:val="00667899"/>
    <w:rsid w:val="00671308"/>
    <w:rsid w:val="00671651"/>
    <w:rsid w:val="006717AC"/>
    <w:rsid w:val="00671B1C"/>
    <w:rsid w:val="00671B5E"/>
    <w:rsid w:val="00672306"/>
    <w:rsid w:val="00672548"/>
    <w:rsid w:val="006730D8"/>
    <w:rsid w:val="00673467"/>
    <w:rsid w:val="00673BD2"/>
    <w:rsid w:val="00674139"/>
    <w:rsid w:val="0067453E"/>
    <w:rsid w:val="00674B17"/>
    <w:rsid w:val="00674B85"/>
    <w:rsid w:val="00675254"/>
    <w:rsid w:val="0067558C"/>
    <w:rsid w:val="00675666"/>
    <w:rsid w:val="00675B37"/>
    <w:rsid w:val="006761B5"/>
    <w:rsid w:val="00676324"/>
    <w:rsid w:val="00676449"/>
    <w:rsid w:val="006767BE"/>
    <w:rsid w:val="00676B57"/>
    <w:rsid w:val="00676C03"/>
    <w:rsid w:val="0067750A"/>
    <w:rsid w:val="006776D2"/>
    <w:rsid w:val="00677B16"/>
    <w:rsid w:val="00677B6D"/>
    <w:rsid w:val="00677D48"/>
    <w:rsid w:val="0068025E"/>
    <w:rsid w:val="006811A0"/>
    <w:rsid w:val="006814B2"/>
    <w:rsid w:val="00681605"/>
    <w:rsid w:val="00681935"/>
    <w:rsid w:val="00681F16"/>
    <w:rsid w:val="006825B2"/>
    <w:rsid w:val="006829DF"/>
    <w:rsid w:val="00682F63"/>
    <w:rsid w:val="0068303A"/>
    <w:rsid w:val="00683573"/>
    <w:rsid w:val="00683AA5"/>
    <w:rsid w:val="00683CD5"/>
    <w:rsid w:val="0068420E"/>
    <w:rsid w:val="0068423A"/>
    <w:rsid w:val="0068445C"/>
    <w:rsid w:val="00685054"/>
    <w:rsid w:val="00685CB6"/>
    <w:rsid w:val="00686A70"/>
    <w:rsid w:val="00686DDE"/>
    <w:rsid w:val="00686F24"/>
    <w:rsid w:val="00686FBE"/>
    <w:rsid w:val="006877B3"/>
    <w:rsid w:val="0069001A"/>
    <w:rsid w:val="00690106"/>
    <w:rsid w:val="00690EB0"/>
    <w:rsid w:val="00690EBA"/>
    <w:rsid w:val="00691142"/>
    <w:rsid w:val="00691410"/>
    <w:rsid w:val="00691541"/>
    <w:rsid w:val="00691AE5"/>
    <w:rsid w:val="006923C3"/>
    <w:rsid w:val="00692C9F"/>
    <w:rsid w:val="00693026"/>
    <w:rsid w:val="006937CD"/>
    <w:rsid w:val="00694C6A"/>
    <w:rsid w:val="00694DD0"/>
    <w:rsid w:val="00695062"/>
    <w:rsid w:val="00695C00"/>
    <w:rsid w:val="00696015"/>
    <w:rsid w:val="006967D7"/>
    <w:rsid w:val="00696948"/>
    <w:rsid w:val="006969EF"/>
    <w:rsid w:val="00696E1D"/>
    <w:rsid w:val="00696FB2"/>
    <w:rsid w:val="00697499"/>
    <w:rsid w:val="006A05EC"/>
    <w:rsid w:val="006A06D9"/>
    <w:rsid w:val="006A06E2"/>
    <w:rsid w:val="006A21D3"/>
    <w:rsid w:val="006A2508"/>
    <w:rsid w:val="006A35F8"/>
    <w:rsid w:val="006A3C07"/>
    <w:rsid w:val="006A4E93"/>
    <w:rsid w:val="006A4F09"/>
    <w:rsid w:val="006A562E"/>
    <w:rsid w:val="006A57C8"/>
    <w:rsid w:val="006A5882"/>
    <w:rsid w:val="006A602C"/>
    <w:rsid w:val="006A608C"/>
    <w:rsid w:val="006A66C7"/>
    <w:rsid w:val="006A67A0"/>
    <w:rsid w:val="006A6B6C"/>
    <w:rsid w:val="006A6FCA"/>
    <w:rsid w:val="006A7129"/>
    <w:rsid w:val="006A7571"/>
    <w:rsid w:val="006A7687"/>
    <w:rsid w:val="006B0194"/>
    <w:rsid w:val="006B01D8"/>
    <w:rsid w:val="006B08B5"/>
    <w:rsid w:val="006B0CD4"/>
    <w:rsid w:val="006B1697"/>
    <w:rsid w:val="006B1ED2"/>
    <w:rsid w:val="006B2035"/>
    <w:rsid w:val="006B2330"/>
    <w:rsid w:val="006B23B4"/>
    <w:rsid w:val="006B2D10"/>
    <w:rsid w:val="006B2FC0"/>
    <w:rsid w:val="006B306F"/>
    <w:rsid w:val="006B4362"/>
    <w:rsid w:val="006B44D0"/>
    <w:rsid w:val="006B49DC"/>
    <w:rsid w:val="006B4A84"/>
    <w:rsid w:val="006B4CC0"/>
    <w:rsid w:val="006B4DB6"/>
    <w:rsid w:val="006B59CA"/>
    <w:rsid w:val="006B5DF8"/>
    <w:rsid w:val="006B6226"/>
    <w:rsid w:val="006B6A55"/>
    <w:rsid w:val="006B71F8"/>
    <w:rsid w:val="006B7746"/>
    <w:rsid w:val="006B7CDF"/>
    <w:rsid w:val="006B7DBD"/>
    <w:rsid w:val="006C1200"/>
    <w:rsid w:val="006C196F"/>
    <w:rsid w:val="006C1C30"/>
    <w:rsid w:val="006C1C54"/>
    <w:rsid w:val="006C2317"/>
    <w:rsid w:val="006C2370"/>
    <w:rsid w:val="006C237E"/>
    <w:rsid w:val="006C33A2"/>
    <w:rsid w:val="006C3F00"/>
    <w:rsid w:val="006C3F2C"/>
    <w:rsid w:val="006C43BD"/>
    <w:rsid w:val="006C43D7"/>
    <w:rsid w:val="006C4744"/>
    <w:rsid w:val="006C52C8"/>
    <w:rsid w:val="006C5D22"/>
    <w:rsid w:val="006C6316"/>
    <w:rsid w:val="006C7114"/>
    <w:rsid w:val="006C7226"/>
    <w:rsid w:val="006D02D9"/>
    <w:rsid w:val="006D04C1"/>
    <w:rsid w:val="006D0593"/>
    <w:rsid w:val="006D0970"/>
    <w:rsid w:val="006D1315"/>
    <w:rsid w:val="006D1A80"/>
    <w:rsid w:val="006D2577"/>
    <w:rsid w:val="006D2AAC"/>
    <w:rsid w:val="006D344F"/>
    <w:rsid w:val="006D3C17"/>
    <w:rsid w:val="006D3F45"/>
    <w:rsid w:val="006D423B"/>
    <w:rsid w:val="006D4A0A"/>
    <w:rsid w:val="006D5729"/>
    <w:rsid w:val="006D5B0C"/>
    <w:rsid w:val="006D5F95"/>
    <w:rsid w:val="006D660F"/>
    <w:rsid w:val="006D669A"/>
    <w:rsid w:val="006D6762"/>
    <w:rsid w:val="006D6CBD"/>
    <w:rsid w:val="006D72EB"/>
    <w:rsid w:val="006D766F"/>
    <w:rsid w:val="006D767E"/>
    <w:rsid w:val="006D7D89"/>
    <w:rsid w:val="006E0202"/>
    <w:rsid w:val="006E07B9"/>
    <w:rsid w:val="006E08D4"/>
    <w:rsid w:val="006E1124"/>
    <w:rsid w:val="006E1549"/>
    <w:rsid w:val="006E17B3"/>
    <w:rsid w:val="006E19E2"/>
    <w:rsid w:val="006E2BFF"/>
    <w:rsid w:val="006E37F5"/>
    <w:rsid w:val="006E3A0E"/>
    <w:rsid w:val="006E3B76"/>
    <w:rsid w:val="006E442C"/>
    <w:rsid w:val="006E4738"/>
    <w:rsid w:val="006E4A7E"/>
    <w:rsid w:val="006E5204"/>
    <w:rsid w:val="006E580B"/>
    <w:rsid w:val="006E631B"/>
    <w:rsid w:val="006E686A"/>
    <w:rsid w:val="006E72FC"/>
    <w:rsid w:val="006E73E0"/>
    <w:rsid w:val="006E7679"/>
    <w:rsid w:val="006E78F6"/>
    <w:rsid w:val="006E7946"/>
    <w:rsid w:val="006F127B"/>
    <w:rsid w:val="006F1319"/>
    <w:rsid w:val="006F21BB"/>
    <w:rsid w:val="006F25AD"/>
    <w:rsid w:val="006F2E47"/>
    <w:rsid w:val="006F2E6E"/>
    <w:rsid w:val="006F2F7D"/>
    <w:rsid w:val="006F311A"/>
    <w:rsid w:val="006F3AF9"/>
    <w:rsid w:val="006F3B86"/>
    <w:rsid w:val="006F3FF5"/>
    <w:rsid w:val="006F46F0"/>
    <w:rsid w:val="006F49EF"/>
    <w:rsid w:val="006F4B16"/>
    <w:rsid w:val="006F5075"/>
    <w:rsid w:val="006F5363"/>
    <w:rsid w:val="006F665C"/>
    <w:rsid w:val="006F6826"/>
    <w:rsid w:val="006F6AB3"/>
    <w:rsid w:val="006F6E67"/>
    <w:rsid w:val="006F7350"/>
    <w:rsid w:val="006F7C84"/>
    <w:rsid w:val="00700548"/>
    <w:rsid w:val="00700CC6"/>
    <w:rsid w:val="00700FD6"/>
    <w:rsid w:val="007017B4"/>
    <w:rsid w:val="00701BF7"/>
    <w:rsid w:val="00701E14"/>
    <w:rsid w:val="007022DE"/>
    <w:rsid w:val="007024ED"/>
    <w:rsid w:val="00702621"/>
    <w:rsid w:val="0070292D"/>
    <w:rsid w:val="00702BA6"/>
    <w:rsid w:val="00702D20"/>
    <w:rsid w:val="007036EC"/>
    <w:rsid w:val="0070370D"/>
    <w:rsid w:val="007040C0"/>
    <w:rsid w:val="00705195"/>
    <w:rsid w:val="00705C47"/>
    <w:rsid w:val="0070604F"/>
    <w:rsid w:val="007061F8"/>
    <w:rsid w:val="00706A6C"/>
    <w:rsid w:val="00707328"/>
    <w:rsid w:val="007078DE"/>
    <w:rsid w:val="0071020E"/>
    <w:rsid w:val="0071083A"/>
    <w:rsid w:val="007124C7"/>
    <w:rsid w:val="00712C55"/>
    <w:rsid w:val="00713AE8"/>
    <w:rsid w:val="00714BC3"/>
    <w:rsid w:val="00714CF9"/>
    <w:rsid w:val="00715CA5"/>
    <w:rsid w:val="0071634A"/>
    <w:rsid w:val="0071651B"/>
    <w:rsid w:val="0071696B"/>
    <w:rsid w:val="00717939"/>
    <w:rsid w:val="00721970"/>
    <w:rsid w:val="00722D8D"/>
    <w:rsid w:val="007232A2"/>
    <w:rsid w:val="0072342F"/>
    <w:rsid w:val="0072354B"/>
    <w:rsid w:val="00723A58"/>
    <w:rsid w:val="00723D8B"/>
    <w:rsid w:val="00723FDB"/>
    <w:rsid w:val="00725589"/>
    <w:rsid w:val="00725610"/>
    <w:rsid w:val="00725ECF"/>
    <w:rsid w:val="00726A58"/>
    <w:rsid w:val="00726E85"/>
    <w:rsid w:val="0072732A"/>
    <w:rsid w:val="0072736F"/>
    <w:rsid w:val="0072737F"/>
    <w:rsid w:val="0072780D"/>
    <w:rsid w:val="007301A4"/>
    <w:rsid w:val="00730D5E"/>
    <w:rsid w:val="00730E4C"/>
    <w:rsid w:val="0073109C"/>
    <w:rsid w:val="007311A9"/>
    <w:rsid w:val="00731659"/>
    <w:rsid w:val="00731713"/>
    <w:rsid w:val="00733465"/>
    <w:rsid w:val="00733826"/>
    <w:rsid w:val="007339A8"/>
    <w:rsid w:val="00733D34"/>
    <w:rsid w:val="00734235"/>
    <w:rsid w:val="00734503"/>
    <w:rsid w:val="007345BD"/>
    <w:rsid w:val="007346CD"/>
    <w:rsid w:val="00735C47"/>
    <w:rsid w:val="00735F1D"/>
    <w:rsid w:val="007366D8"/>
    <w:rsid w:val="007369E2"/>
    <w:rsid w:val="00736DE3"/>
    <w:rsid w:val="0073717A"/>
    <w:rsid w:val="00737D76"/>
    <w:rsid w:val="007407E1"/>
    <w:rsid w:val="00741433"/>
    <w:rsid w:val="00742B08"/>
    <w:rsid w:val="00742F60"/>
    <w:rsid w:val="00743686"/>
    <w:rsid w:val="00743C25"/>
    <w:rsid w:val="00743DDF"/>
    <w:rsid w:val="00745057"/>
    <w:rsid w:val="00745A70"/>
    <w:rsid w:val="00745BA6"/>
    <w:rsid w:val="0074636D"/>
    <w:rsid w:val="00746CDD"/>
    <w:rsid w:val="00746D20"/>
    <w:rsid w:val="00746FB3"/>
    <w:rsid w:val="00746FF0"/>
    <w:rsid w:val="00747B96"/>
    <w:rsid w:val="0075082D"/>
    <w:rsid w:val="00750DAD"/>
    <w:rsid w:val="00751719"/>
    <w:rsid w:val="00752747"/>
    <w:rsid w:val="007527ED"/>
    <w:rsid w:val="00752E93"/>
    <w:rsid w:val="00752FA1"/>
    <w:rsid w:val="007530EE"/>
    <w:rsid w:val="00753948"/>
    <w:rsid w:val="00753C30"/>
    <w:rsid w:val="0075488A"/>
    <w:rsid w:val="007548C4"/>
    <w:rsid w:val="0075537A"/>
    <w:rsid w:val="007554DC"/>
    <w:rsid w:val="00755A94"/>
    <w:rsid w:val="00755F19"/>
    <w:rsid w:val="00755FA0"/>
    <w:rsid w:val="00756E56"/>
    <w:rsid w:val="00757216"/>
    <w:rsid w:val="00760073"/>
    <w:rsid w:val="007603EA"/>
    <w:rsid w:val="00760C43"/>
    <w:rsid w:val="00760EE5"/>
    <w:rsid w:val="007613E1"/>
    <w:rsid w:val="00761973"/>
    <w:rsid w:val="00761A1D"/>
    <w:rsid w:val="007626D8"/>
    <w:rsid w:val="00763001"/>
    <w:rsid w:val="007635BE"/>
    <w:rsid w:val="007635FC"/>
    <w:rsid w:val="00763643"/>
    <w:rsid w:val="007638AC"/>
    <w:rsid w:val="00763F0D"/>
    <w:rsid w:val="007647AB"/>
    <w:rsid w:val="007650BC"/>
    <w:rsid w:val="00765500"/>
    <w:rsid w:val="00765F9D"/>
    <w:rsid w:val="00765FF3"/>
    <w:rsid w:val="007663E2"/>
    <w:rsid w:val="00767287"/>
    <w:rsid w:val="007673E7"/>
    <w:rsid w:val="0076785F"/>
    <w:rsid w:val="00767F1B"/>
    <w:rsid w:val="00771827"/>
    <w:rsid w:val="007731AE"/>
    <w:rsid w:val="00773539"/>
    <w:rsid w:val="007735D0"/>
    <w:rsid w:val="00773FAB"/>
    <w:rsid w:val="00774506"/>
    <w:rsid w:val="00774604"/>
    <w:rsid w:val="0077465E"/>
    <w:rsid w:val="00775C2E"/>
    <w:rsid w:val="00776358"/>
    <w:rsid w:val="00776620"/>
    <w:rsid w:val="0077668E"/>
    <w:rsid w:val="00776D53"/>
    <w:rsid w:val="007777BC"/>
    <w:rsid w:val="00777D42"/>
    <w:rsid w:val="007810B4"/>
    <w:rsid w:val="00781D98"/>
    <w:rsid w:val="00782106"/>
    <w:rsid w:val="007823FC"/>
    <w:rsid w:val="00782573"/>
    <w:rsid w:val="007826B2"/>
    <w:rsid w:val="00782998"/>
    <w:rsid w:val="00782E9A"/>
    <w:rsid w:val="0078300E"/>
    <w:rsid w:val="00783416"/>
    <w:rsid w:val="00783834"/>
    <w:rsid w:val="0078421D"/>
    <w:rsid w:val="00784670"/>
    <w:rsid w:val="007849DE"/>
    <w:rsid w:val="00785005"/>
    <w:rsid w:val="00785279"/>
    <w:rsid w:val="007852AD"/>
    <w:rsid w:val="00785D9E"/>
    <w:rsid w:val="00785F33"/>
    <w:rsid w:val="00785FA7"/>
    <w:rsid w:val="007860C1"/>
    <w:rsid w:val="007861BF"/>
    <w:rsid w:val="00786400"/>
    <w:rsid w:val="00787B9B"/>
    <w:rsid w:val="00787FB0"/>
    <w:rsid w:val="00790BC9"/>
    <w:rsid w:val="00791710"/>
    <w:rsid w:val="00791AD0"/>
    <w:rsid w:val="00792B29"/>
    <w:rsid w:val="00792EA6"/>
    <w:rsid w:val="00793D05"/>
    <w:rsid w:val="00793E7C"/>
    <w:rsid w:val="007943FC"/>
    <w:rsid w:val="0079459C"/>
    <w:rsid w:val="00795FA9"/>
    <w:rsid w:val="0079611D"/>
    <w:rsid w:val="007962CC"/>
    <w:rsid w:val="00796810"/>
    <w:rsid w:val="007971D8"/>
    <w:rsid w:val="00797959"/>
    <w:rsid w:val="00797CC4"/>
    <w:rsid w:val="007A0041"/>
    <w:rsid w:val="007A1201"/>
    <w:rsid w:val="007A17B3"/>
    <w:rsid w:val="007A275D"/>
    <w:rsid w:val="007A2BB6"/>
    <w:rsid w:val="007A3577"/>
    <w:rsid w:val="007A35E0"/>
    <w:rsid w:val="007A363D"/>
    <w:rsid w:val="007A3D13"/>
    <w:rsid w:val="007A3D2C"/>
    <w:rsid w:val="007A3D50"/>
    <w:rsid w:val="007A3FAC"/>
    <w:rsid w:val="007A4256"/>
    <w:rsid w:val="007A4A3C"/>
    <w:rsid w:val="007A4B81"/>
    <w:rsid w:val="007A4B92"/>
    <w:rsid w:val="007A573B"/>
    <w:rsid w:val="007A5B0A"/>
    <w:rsid w:val="007A60DB"/>
    <w:rsid w:val="007A61A4"/>
    <w:rsid w:val="007A61F0"/>
    <w:rsid w:val="007A6ED5"/>
    <w:rsid w:val="007A7749"/>
    <w:rsid w:val="007A7A4F"/>
    <w:rsid w:val="007B0237"/>
    <w:rsid w:val="007B16B1"/>
    <w:rsid w:val="007B16EE"/>
    <w:rsid w:val="007B1770"/>
    <w:rsid w:val="007B24BA"/>
    <w:rsid w:val="007B250C"/>
    <w:rsid w:val="007B297D"/>
    <w:rsid w:val="007B2A25"/>
    <w:rsid w:val="007B2AAE"/>
    <w:rsid w:val="007B30DC"/>
    <w:rsid w:val="007B3556"/>
    <w:rsid w:val="007B433A"/>
    <w:rsid w:val="007B483D"/>
    <w:rsid w:val="007B4A12"/>
    <w:rsid w:val="007B5393"/>
    <w:rsid w:val="007B544C"/>
    <w:rsid w:val="007B563B"/>
    <w:rsid w:val="007B6875"/>
    <w:rsid w:val="007B76B2"/>
    <w:rsid w:val="007B7932"/>
    <w:rsid w:val="007B7EA2"/>
    <w:rsid w:val="007C000C"/>
    <w:rsid w:val="007C0C20"/>
    <w:rsid w:val="007C1A06"/>
    <w:rsid w:val="007C1F1A"/>
    <w:rsid w:val="007C1F5E"/>
    <w:rsid w:val="007C20EA"/>
    <w:rsid w:val="007C2107"/>
    <w:rsid w:val="007C215E"/>
    <w:rsid w:val="007C32B4"/>
    <w:rsid w:val="007C37F0"/>
    <w:rsid w:val="007C3DE4"/>
    <w:rsid w:val="007C4D17"/>
    <w:rsid w:val="007C4F81"/>
    <w:rsid w:val="007C4FAC"/>
    <w:rsid w:val="007C5453"/>
    <w:rsid w:val="007C5E17"/>
    <w:rsid w:val="007C614C"/>
    <w:rsid w:val="007C6153"/>
    <w:rsid w:val="007C6281"/>
    <w:rsid w:val="007C6446"/>
    <w:rsid w:val="007C672D"/>
    <w:rsid w:val="007C76BE"/>
    <w:rsid w:val="007C78FE"/>
    <w:rsid w:val="007C793E"/>
    <w:rsid w:val="007D1691"/>
    <w:rsid w:val="007D18F7"/>
    <w:rsid w:val="007D1F43"/>
    <w:rsid w:val="007D240E"/>
    <w:rsid w:val="007D25DC"/>
    <w:rsid w:val="007D2A34"/>
    <w:rsid w:val="007D380C"/>
    <w:rsid w:val="007D3ACC"/>
    <w:rsid w:val="007D462C"/>
    <w:rsid w:val="007D46AC"/>
    <w:rsid w:val="007D48C8"/>
    <w:rsid w:val="007D4A91"/>
    <w:rsid w:val="007D4FC8"/>
    <w:rsid w:val="007D5726"/>
    <w:rsid w:val="007D5D74"/>
    <w:rsid w:val="007D70AE"/>
    <w:rsid w:val="007D7368"/>
    <w:rsid w:val="007D7A0E"/>
    <w:rsid w:val="007E0DEA"/>
    <w:rsid w:val="007E11C6"/>
    <w:rsid w:val="007E12FA"/>
    <w:rsid w:val="007E16CF"/>
    <w:rsid w:val="007E1735"/>
    <w:rsid w:val="007E18E1"/>
    <w:rsid w:val="007E1A5F"/>
    <w:rsid w:val="007E1AEB"/>
    <w:rsid w:val="007E1C2C"/>
    <w:rsid w:val="007E1DAB"/>
    <w:rsid w:val="007E236D"/>
    <w:rsid w:val="007E2ABD"/>
    <w:rsid w:val="007E2BE3"/>
    <w:rsid w:val="007E2CBD"/>
    <w:rsid w:val="007E2F9B"/>
    <w:rsid w:val="007E34F3"/>
    <w:rsid w:val="007E3997"/>
    <w:rsid w:val="007E3D4E"/>
    <w:rsid w:val="007E470D"/>
    <w:rsid w:val="007E4CB0"/>
    <w:rsid w:val="007E4F3F"/>
    <w:rsid w:val="007E5908"/>
    <w:rsid w:val="007E6A95"/>
    <w:rsid w:val="007E7496"/>
    <w:rsid w:val="007E77E2"/>
    <w:rsid w:val="007E789D"/>
    <w:rsid w:val="007F005F"/>
    <w:rsid w:val="007F0288"/>
    <w:rsid w:val="007F0E03"/>
    <w:rsid w:val="007F1228"/>
    <w:rsid w:val="007F1D48"/>
    <w:rsid w:val="007F1FCF"/>
    <w:rsid w:val="007F2493"/>
    <w:rsid w:val="007F2C66"/>
    <w:rsid w:val="007F2FBF"/>
    <w:rsid w:val="007F32D4"/>
    <w:rsid w:val="007F3F29"/>
    <w:rsid w:val="007F44AE"/>
    <w:rsid w:val="007F45BF"/>
    <w:rsid w:val="007F46A5"/>
    <w:rsid w:val="007F51EC"/>
    <w:rsid w:val="007F556C"/>
    <w:rsid w:val="007F611B"/>
    <w:rsid w:val="007F61D4"/>
    <w:rsid w:val="007F6486"/>
    <w:rsid w:val="007F697D"/>
    <w:rsid w:val="007F6AEA"/>
    <w:rsid w:val="007F6FC0"/>
    <w:rsid w:val="007F7F66"/>
    <w:rsid w:val="008002F9"/>
    <w:rsid w:val="00800583"/>
    <w:rsid w:val="008005F7"/>
    <w:rsid w:val="00800876"/>
    <w:rsid w:val="00800BFA"/>
    <w:rsid w:val="008010CF"/>
    <w:rsid w:val="00801121"/>
    <w:rsid w:val="00801B23"/>
    <w:rsid w:val="00801BF8"/>
    <w:rsid w:val="00801F3A"/>
    <w:rsid w:val="00802D34"/>
    <w:rsid w:val="0080307D"/>
    <w:rsid w:val="00803320"/>
    <w:rsid w:val="0080387C"/>
    <w:rsid w:val="008044BB"/>
    <w:rsid w:val="00805601"/>
    <w:rsid w:val="00805669"/>
    <w:rsid w:val="0080599E"/>
    <w:rsid w:val="008066BC"/>
    <w:rsid w:val="008067D6"/>
    <w:rsid w:val="00806FC0"/>
    <w:rsid w:val="008076AC"/>
    <w:rsid w:val="0080778C"/>
    <w:rsid w:val="00807B1D"/>
    <w:rsid w:val="00807E0B"/>
    <w:rsid w:val="00810A41"/>
    <w:rsid w:val="00810D3D"/>
    <w:rsid w:val="008123D0"/>
    <w:rsid w:val="008129D2"/>
    <w:rsid w:val="00813096"/>
    <w:rsid w:val="00813D19"/>
    <w:rsid w:val="00813FEB"/>
    <w:rsid w:val="008142CC"/>
    <w:rsid w:val="00814622"/>
    <w:rsid w:val="00814B5A"/>
    <w:rsid w:val="00814C3A"/>
    <w:rsid w:val="00814CF0"/>
    <w:rsid w:val="00815570"/>
    <w:rsid w:val="00815899"/>
    <w:rsid w:val="00815C70"/>
    <w:rsid w:val="00815C97"/>
    <w:rsid w:val="00815E4F"/>
    <w:rsid w:val="00816134"/>
    <w:rsid w:val="00816AAE"/>
    <w:rsid w:val="00817499"/>
    <w:rsid w:val="0081749D"/>
    <w:rsid w:val="00817BB3"/>
    <w:rsid w:val="00820232"/>
    <w:rsid w:val="008205AA"/>
    <w:rsid w:val="00820D49"/>
    <w:rsid w:val="00821109"/>
    <w:rsid w:val="00821BCA"/>
    <w:rsid w:val="00821DB5"/>
    <w:rsid w:val="0082220F"/>
    <w:rsid w:val="00822A6B"/>
    <w:rsid w:val="00822CAF"/>
    <w:rsid w:val="00822E23"/>
    <w:rsid w:val="00823D78"/>
    <w:rsid w:val="00823E3A"/>
    <w:rsid w:val="00823F6A"/>
    <w:rsid w:val="00824033"/>
    <w:rsid w:val="00824C70"/>
    <w:rsid w:val="00824D84"/>
    <w:rsid w:val="00825414"/>
    <w:rsid w:val="00825573"/>
    <w:rsid w:val="00825E7A"/>
    <w:rsid w:val="00825EF4"/>
    <w:rsid w:val="00827A01"/>
    <w:rsid w:val="008305C6"/>
    <w:rsid w:val="00830783"/>
    <w:rsid w:val="00830AAA"/>
    <w:rsid w:val="00830BCC"/>
    <w:rsid w:val="00830D56"/>
    <w:rsid w:val="00830E57"/>
    <w:rsid w:val="008310C9"/>
    <w:rsid w:val="008310EA"/>
    <w:rsid w:val="00831185"/>
    <w:rsid w:val="0083138E"/>
    <w:rsid w:val="00831C18"/>
    <w:rsid w:val="008328E4"/>
    <w:rsid w:val="00832DA5"/>
    <w:rsid w:val="00833D99"/>
    <w:rsid w:val="00833FE2"/>
    <w:rsid w:val="008340FC"/>
    <w:rsid w:val="00834103"/>
    <w:rsid w:val="00834384"/>
    <w:rsid w:val="00834BD4"/>
    <w:rsid w:val="00834CD4"/>
    <w:rsid w:val="00835343"/>
    <w:rsid w:val="00835A9A"/>
    <w:rsid w:val="00835B30"/>
    <w:rsid w:val="008364FF"/>
    <w:rsid w:val="00836A92"/>
    <w:rsid w:val="00837805"/>
    <w:rsid w:val="008410BF"/>
    <w:rsid w:val="00841271"/>
    <w:rsid w:val="008414BE"/>
    <w:rsid w:val="00841B32"/>
    <w:rsid w:val="00841EB9"/>
    <w:rsid w:val="00841F90"/>
    <w:rsid w:val="00842077"/>
    <w:rsid w:val="00842A7B"/>
    <w:rsid w:val="008431F2"/>
    <w:rsid w:val="00843A22"/>
    <w:rsid w:val="0084416A"/>
    <w:rsid w:val="0084487B"/>
    <w:rsid w:val="00844D27"/>
    <w:rsid w:val="00844F57"/>
    <w:rsid w:val="008450FB"/>
    <w:rsid w:val="0084560E"/>
    <w:rsid w:val="00845A0D"/>
    <w:rsid w:val="00845BDD"/>
    <w:rsid w:val="0084609C"/>
    <w:rsid w:val="00846755"/>
    <w:rsid w:val="00846D3C"/>
    <w:rsid w:val="0084766A"/>
    <w:rsid w:val="00850BEE"/>
    <w:rsid w:val="00850D7A"/>
    <w:rsid w:val="00850EDD"/>
    <w:rsid w:val="00850F7F"/>
    <w:rsid w:val="008510A4"/>
    <w:rsid w:val="008518D5"/>
    <w:rsid w:val="00851B17"/>
    <w:rsid w:val="008520FE"/>
    <w:rsid w:val="00852B64"/>
    <w:rsid w:val="00852B9F"/>
    <w:rsid w:val="00852E46"/>
    <w:rsid w:val="00852E61"/>
    <w:rsid w:val="00852ED0"/>
    <w:rsid w:val="00853702"/>
    <w:rsid w:val="0085378A"/>
    <w:rsid w:val="0085464D"/>
    <w:rsid w:val="008547AB"/>
    <w:rsid w:val="00854E3B"/>
    <w:rsid w:val="008553EE"/>
    <w:rsid w:val="0085542E"/>
    <w:rsid w:val="00855808"/>
    <w:rsid w:val="00856480"/>
    <w:rsid w:val="00856A79"/>
    <w:rsid w:val="008570F6"/>
    <w:rsid w:val="00857284"/>
    <w:rsid w:val="00857474"/>
    <w:rsid w:val="00857A1B"/>
    <w:rsid w:val="00857CD4"/>
    <w:rsid w:val="008605F6"/>
    <w:rsid w:val="00860CAB"/>
    <w:rsid w:val="0086160C"/>
    <w:rsid w:val="00861649"/>
    <w:rsid w:val="008618C5"/>
    <w:rsid w:val="008623DD"/>
    <w:rsid w:val="00862630"/>
    <w:rsid w:val="00862968"/>
    <w:rsid w:val="00862A16"/>
    <w:rsid w:val="00862F7D"/>
    <w:rsid w:val="00863D76"/>
    <w:rsid w:val="00863FAB"/>
    <w:rsid w:val="008644AB"/>
    <w:rsid w:val="00864A1E"/>
    <w:rsid w:val="008659B4"/>
    <w:rsid w:val="0086606A"/>
    <w:rsid w:val="0086627A"/>
    <w:rsid w:val="00867115"/>
    <w:rsid w:val="0087043F"/>
    <w:rsid w:val="008704A1"/>
    <w:rsid w:val="00871311"/>
    <w:rsid w:val="0087164B"/>
    <w:rsid w:val="00871B9C"/>
    <w:rsid w:val="00871E14"/>
    <w:rsid w:val="00871F55"/>
    <w:rsid w:val="00872547"/>
    <w:rsid w:val="00872634"/>
    <w:rsid w:val="00872D71"/>
    <w:rsid w:val="0087321E"/>
    <w:rsid w:val="008736EE"/>
    <w:rsid w:val="00874662"/>
    <w:rsid w:val="0087470D"/>
    <w:rsid w:val="008752B8"/>
    <w:rsid w:val="008759B4"/>
    <w:rsid w:val="00876902"/>
    <w:rsid w:val="00876F72"/>
    <w:rsid w:val="00877A9D"/>
    <w:rsid w:val="00877B22"/>
    <w:rsid w:val="0088033F"/>
    <w:rsid w:val="008807DF"/>
    <w:rsid w:val="00880AC9"/>
    <w:rsid w:val="00880BAB"/>
    <w:rsid w:val="0088174B"/>
    <w:rsid w:val="0088258B"/>
    <w:rsid w:val="00882A02"/>
    <w:rsid w:val="00882B15"/>
    <w:rsid w:val="00882B59"/>
    <w:rsid w:val="008830E7"/>
    <w:rsid w:val="008833CD"/>
    <w:rsid w:val="00883B7A"/>
    <w:rsid w:val="00883F8D"/>
    <w:rsid w:val="00884929"/>
    <w:rsid w:val="00884CE7"/>
    <w:rsid w:val="00884DA3"/>
    <w:rsid w:val="00884DAD"/>
    <w:rsid w:val="008853C7"/>
    <w:rsid w:val="00885EA1"/>
    <w:rsid w:val="008860B4"/>
    <w:rsid w:val="00886245"/>
    <w:rsid w:val="00886970"/>
    <w:rsid w:val="008869F9"/>
    <w:rsid w:val="00887246"/>
    <w:rsid w:val="00887DBA"/>
    <w:rsid w:val="0089034B"/>
    <w:rsid w:val="008906FF"/>
    <w:rsid w:val="00890834"/>
    <w:rsid w:val="00891509"/>
    <w:rsid w:val="00892717"/>
    <w:rsid w:val="0089280F"/>
    <w:rsid w:val="0089293C"/>
    <w:rsid w:val="00892A93"/>
    <w:rsid w:val="00892E63"/>
    <w:rsid w:val="008932AC"/>
    <w:rsid w:val="008935FC"/>
    <w:rsid w:val="00893F2C"/>
    <w:rsid w:val="0089433A"/>
    <w:rsid w:val="008959FA"/>
    <w:rsid w:val="00895EB5"/>
    <w:rsid w:val="008960B7"/>
    <w:rsid w:val="00896BA7"/>
    <w:rsid w:val="0089739E"/>
    <w:rsid w:val="008973CB"/>
    <w:rsid w:val="0089774A"/>
    <w:rsid w:val="00897B00"/>
    <w:rsid w:val="00897DFB"/>
    <w:rsid w:val="008A04AD"/>
    <w:rsid w:val="008A050E"/>
    <w:rsid w:val="008A07D4"/>
    <w:rsid w:val="008A13DC"/>
    <w:rsid w:val="008A14B9"/>
    <w:rsid w:val="008A1607"/>
    <w:rsid w:val="008A1D52"/>
    <w:rsid w:val="008A23BD"/>
    <w:rsid w:val="008A37F7"/>
    <w:rsid w:val="008A39D0"/>
    <w:rsid w:val="008A45CA"/>
    <w:rsid w:val="008A45EB"/>
    <w:rsid w:val="008A4794"/>
    <w:rsid w:val="008A4CC0"/>
    <w:rsid w:val="008A5A89"/>
    <w:rsid w:val="008A78AE"/>
    <w:rsid w:val="008B0646"/>
    <w:rsid w:val="008B1038"/>
    <w:rsid w:val="008B1E0C"/>
    <w:rsid w:val="008B1FBA"/>
    <w:rsid w:val="008B3B2E"/>
    <w:rsid w:val="008B480B"/>
    <w:rsid w:val="008B54E4"/>
    <w:rsid w:val="008B59B2"/>
    <w:rsid w:val="008B5C85"/>
    <w:rsid w:val="008B5E5E"/>
    <w:rsid w:val="008B66D9"/>
    <w:rsid w:val="008B6ADE"/>
    <w:rsid w:val="008B6D56"/>
    <w:rsid w:val="008B7192"/>
    <w:rsid w:val="008B7366"/>
    <w:rsid w:val="008B76D5"/>
    <w:rsid w:val="008C00BE"/>
    <w:rsid w:val="008C0F9D"/>
    <w:rsid w:val="008C180A"/>
    <w:rsid w:val="008C1924"/>
    <w:rsid w:val="008C1A16"/>
    <w:rsid w:val="008C1F7E"/>
    <w:rsid w:val="008C2E8C"/>
    <w:rsid w:val="008C3243"/>
    <w:rsid w:val="008C3BEA"/>
    <w:rsid w:val="008C3E47"/>
    <w:rsid w:val="008C479D"/>
    <w:rsid w:val="008C4F69"/>
    <w:rsid w:val="008C5031"/>
    <w:rsid w:val="008C582B"/>
    <w:rsid w:val="008C5B30"/>
    <w:rsid w:val="008C5F0E"/>
    <w:rsid w:val="008C62DB"/>
    <w:rsid w:val="008C6BB0"/>
    <w:rsid w:val="008C6E54"/>
    <w:rsid w:val="008C720F"/>
    <w:rsid w:val="008C7D78"/>
    <w:rsid w:val="008D019E"/>
    <w:rsid w:val="008D0407"/>
    <w:rsid w:val="008D09E5"/>
    <w:rsid w:val="008D0DD2"/>
    <w:rsid w:val="008D0F4D"/>
    <w:rsid w:val="008D1740"/>
    <w:rsid w:val="008D1871"/>
    <w:rsid w:val="008D1D74"/>
    <w:rsid w:val="008D33BB"/>
    <w:rsid w:val="008D3E93"/>
    <w:rsid w:val="008D3F44"/>
    <w:rsid w:val="008D4615"/>
    <w:rsid w:val="008D4666"/>
    <w:rsid w:val="008D4C62"/>
    <w:rsid w:val="008D5519"/>
    <w:rsid w:val="008D6259"/>
    <w:rsid w:val="008D68E1"/>
    <w:rsid w:val="008D73B4"/>
    <w:rsid w:val="008D7EE3"/>
    <w:rsid w:val="008E09C9"/>
    <w:rsid w:val="008E0EC5"/>
    <w:rsid w:val="008E1028"/>
    <w:rsid w:val="008E1D74"/>
    <w:rsid w:val="008E2310"/>
    <w:rsid w:val="008E2436"/>
    <w:rsid w:val="008E29BA"/>
    <w:rsid w:val="008E2BEA"/>
    <w:rsid w:val="008E3382"/>
    <w:rsid w:val="008E38C8"/>
    <w:rsid w:val="008E3981"/>
    <w:rsid w:val="008E3EE1"/>
    <w:rsid w:val="008E4689"/>
    <w:rsid w:val="008E50AE"/>
    <w:rsid w:val="008E520D"/>
    <w:rsid w:val="008E5470"/>
    <w:rsid w:val="008E5491"/>
    <w:rsid w:val="008E6B93"/>
    <w:rsid w:val="008E6C89"/>
    <w:rsid w:val="008E6F08"/>
    <w:rsid w:val="008E72F8"/>
    <w:rsid w:val="008E773F"/>
    <w:rsid w:val="008E775D"/>
    <w:rsid w:val="008F04A7"/>
    <w:rsid w:val="008F04FD"/>
    <w:rsid w:val="008F07D9"/>
    <w:rsid w:val="008F092B"/>
    <w:rsid w:val="008F0E61"/>
    <w:rsid w:val="008F10A3"/>
    <w:rsid w:val="008F10B4"/>
    <w:rsid w:val="008F1222"/>
    <w:rsid w:val="008F1396"/>
    <w:rsid w:val="008F189C"/>
    <w:rsid w:val="008F21E3"/>
    <w:rsid w:val="008F2941"/>
    <w:rsid w:val="008F2C5C"/>
    <w:rsid w:val="008F2E6D"/>
    <w:rsid w:val="008F3775"/>
    <w:rsid w:val="008F3D6D"/>
    <w:rsid w:val="008F43BC"/>
    <w:rsid w:val="008F4424"/>
    <w:rsid w:val="008F4598"/>
    <w:rsid w:val="008F496C"/>
    <w:rsid w:val="008F4E00"/>
    <w:rsid w:val="008F5C2C"/>
    <w:rsid w:val="008F67DC"/>
    <w:rsid w:val="008F68C5"/>
    <w:rsid w:val="008F7180"/>
    <w:rsid w:val="00900308"/>
    <w:rsid w:val="00900977"/>
    <w:rsid w:val="00900EEE"/>
    <w:rsid w:val="00901CD7"/>
    <w:rsid w:val="0090253E"/>
    <w:rsid w:val="0090285E"/>
    <w:rsid w:val="00902DAD"/>
    <w:rsid w:val="009033DC"/>
    <w:rsid w:val="0090368C"/>
    <w:rsid w:val="009037DB"/>
    <w:rsid w:val="009038C2"/>
    <w:rsid w:val="00904183"/>
    <w:rsid w:val="0090451D"/>
    <w:rsid w:val="009045EA"/>
    <w:rsid w:val="0090460B"/>
    <w:rsid w:val="00904C26"/>
    <w:rsid w:val="00905084"/>
    <w:rsid w:val="009061E1"/>
    <w:rsid w:val="00906736"/>
    <w:rsid w:val="00907CDB"/>
    <w:rsid w:val="00910111"/>
    <w:rsid w:val="0091025C"/>
    <w:rsid w:val="00911881"/>
    <w:rsid w:val="00911B40"/>
    <w:rsid w:val="009123A7"/>
    <w:rsid w:val="00912B09"/>
    <w:rsid w:val="00913738"/>
    <w:rsid w:val="0091489B"/>
    <w:rsid w:val="00915044"/>
    <w:rsid w:val="0091544C"/>
    <w:rsid w:val="0091545D"/>
    <w:rsid w:val="009160FC"/>
    <w:rsid w:val="009160FD"/>
    <w:rsid w:val="00916598"/>
    <w:rsid w:val="009168B3"/>
    <w:rsid w:val="009170D5"/>
    <w:rsid w:val="00917D94"/>
    <w:rsid w:val="00920255"/>
    <w:rsid w:val="00920A2E"/>
    <w:rsid w:val="00920CD1"/>
    <w:rsid w:val="00920D44"/>
    <w:rsid w:val="009233A7"/>
    <w:rsid w:val="0092390C"/>
    <w:rsid w:val="00924923"/>
    <w:rsid w:val="00926939"/>
    <w:rsid w:val="00926BA4"/>
    <w:rsid w:val="00926F47"/>
    <w:rsid w:val="00927087"/>
    <w:rsid w:val="00927514"/>
    <w:rsid w:val="009276FD"/>
    <w:rsid w:val="0093028F"/>
    <w:rsid w:val="00930AE2"/>
    <w:rsid w:val="00930C66"/>
    <w:rsid w:val="009311FD"/>
    <w:rsid w:val="0093149B"/>
    <w:rsid w:val="00931DEB"/>
    <w:rsid w:val="00932587"/>
    <w:rsid w:val="00932A0A"/>
    <w:rsid w:val="00932BD5"/>
    <w:rsid w:val="00932FF0"/>
    <w:rsid w:val="009333B2"/>
    <w:rsid w:val="00933B05"/>
    <w:rsid w:val="00933DF1"/>
    <w:rsid w:val="0093460B"/>
    <w:rsid w:val="0093482D"/>
    <w:rsid w:val="00934D12"/>
    <w:rsid w:val="00934F29"/>
    <w:rsid w:val="00935AEA"/>
    <w:rsid w:val="00935B5B"/>
    <w:rsid w:val="00936305"/>
    <w:rsid w:val="00936501"/>
    <w:rsid w:val="00936CB3"/>
    <w:rsid w:val="00937063"/>
    <w:rsid w:val="009370D8"/>
    <w:rsid w:val="009374E7"/>
    <w:rsid w:val="009375E6"/>
    <w:rsid w:val="0093762F"/>
    <w:rsid w:val="00937F57"/>
    <w:rsid w:val="009401E7"/>
    <w:rsid w:val="009404AD"/>
    <w:rsid w:val="00940C37"/>
    <w:rsid w:val="009410FD"/>
    <w:rsid w:val="00941924"/>
    <w:rsid w:val="00941926"/>
    <w:rsid w:val="009429A3"/>
    <w:rsid w:val="00942A48"/>
    <w:rsid w:val="00942A86"/>
    <w:rsid w:val="00943E7E"/>
    <w:rsid w:val="00944263"/>
    <w:rsid w:val="00944EE1"/>
    <w:rsid w:val="009463DA"/>
    <w:rsid w:val="00946803"/>
    <w:rsid w:val="00946CF1"/>
    <w:rsid w:val="00947553"/>
    <w:rsid w:val="00947613"/>
    <w:rsid w:val="00950472"/>
    <w:rsid w:val="00950576"/>
    <w:rsid w:val="0095089F"/>
    <w:rsid w:val="00950936"/>
    <w:rsid w:val="00951168"/>
    <w:rsid w:val="00951B48"/>
    <w:rsid w:val="00951D4B"/>
    <w:rsid w:val="00951FE6"/>
    <w:rsid w:val="009527BD"/>
    <w:rsid w:val="00952CB7"/>
    <w:rsid w:val="00952CBB"/>
    <w:rsid w:val="00952FEA"/>
    <w:rsid w:val="00953573"/>
    <w:rsid w:val="00953970"/>
    <w:rsid w:val="00953C3B"/>
    <w:rsid w:val="00953FA6"/>
    <w:rsid w:val="009541CE"/>
    <w:rsid w:val="0095461F"/>
    <w:rsid w:val="00955941"/>
    <w:rsid w:val="009562F8"/>
    <w:rsid w:val="00956365"/>
    <w:rsid w:val="0095652D"/>
    <w:rsid w:val="00956FBE"/>
    <w:rsid w:val="00957186"/>
    <w:rsid w:val="00957661"/>
    <w:rsid w:val="0096001C"/>
    <w:rsid w:val="00960172"/>
    <w:rsid w:val="00960457"/>
    <w:rsid w:val="00960495"/>
    <w:rsid w:val="009608CF"/>
    <w:rsid w:val="00960E76"/>
    <w:rsid w:val="0096107B"/>
    <w:rsid w:val="0096128C"/>
    <w:rsid w:val="009614CC"/>
    <w:rsid w:val="00961588"/>
    <w:rsid w:val="00962079"/>
    <w:rsid w:val="00962305"/>
    <w:rsid w:val="009625B8"/>
    <w:rsid w:val="0096309E"/>
    <w:rsid w:val="0096321B"/>
    <w:rsid w:val="0096370B"/>
    <w:rsid w:val="00963C4F"/>
    <w:rsid w:val="00963CCD"/>
    <w:rsid w:val="00964F15"/>
    <w:rsid w:val="0096507F"/>
    <w:rsid w:val="009653D8"/>
    <w:rsid w:val="00965403"/>
    <w:rsid w:val="00965422"/>
    <w:rsid w:val="009656CF"/>
    <w:rsid w:val="00965C02"/>
    <w:rsid w:val="00966DF4"/>
    <w:rsid w:val="00967146"/>
    <w:rsid w:val="00967A32"/>
    <w:rsid w:val="0097029D"/>
    <w:rsid w:val="0097064E"/>
    <w:rsid w:val="009708FA"/>
    <w:rsid w:val="00970D41"/>
    <w:rsid w:val="00971144"/>
    <w:rsid w:val="009711C0"/>
    <w:rsid w:val="00971DE0"/>
    <w:rsid w:val="009726A3"/>
    <w:rsid w:val="009728D8"/>
    <w:rsid w:val="00972DA8"/>
    <w:rsid w:val="009731CA"/>
    <w:rsid w:val="00973A9B"/>
    <w:rsid w:val="00973D9D"/>
    <w:rsid w:val="00973F7E"/>
    <w:rsid w:val="00974C22"/>
    <w:rsid w:val="00974C6C"/>
    <w:rsid w:val="009756B1"/>
    <w:rsid w:val="00975F23"/>
    <w:rsid w:val="0097699C"/>
    <w:rsid w:val="00976CE8"/>
    <w:rsid w:val="00976F10"/>
    <w:rsid w:val="00976F42"/>
    <w:rsid w:val="00976FB4"/>
    <w:rsid w:val="0097737D"/>
    <w:rsid w:val="00977EAD"/>
    <w:rsid w:val="00977F17"/>
    <w:rsid w:val="0098040A"/>
    <w:rsid w:val="0098054D"/>
    <w:rsid w:val="009805B4"/>
    <w:rsid w:val="00980818"/>
    <w:rsid w:val="00980F23"/>
    <w:rsid w:val="0098107E"/>
    <w:rsid w:val="00981BBE"/>
    <w:rsid w:val="00981D1E"/>
    <w:rsid w:val="00982CD9"/>
    <w:rsid w:val="009835A8"/>
    <w:rsid w:val="009838B0"/>
    <w:rsid w:val="00983931"/>
    <w:rsid w:val="00983FA2"/>
    <w:rsid w:val="00983FBC"/>
    <w:rsid w:val="00984826"/>
    <w:rsid w:val="00985177"/>
    <w:rsid w:val="00985425"/>
    <w:rsid w:val="00985A2F"/>
    <w:rsid w:val="009860FD"/>
    <w:rsid w:val="0098698B"/>
    <w:rsid w:val="00986AF2"/>
    <w:rsid w:val="009909FA"/>
    <w:rsid w:val="00990FD8"/>
    <w:rsid w:val="0099193A"/>
    <w:rsid w:val="0099218F"/>
    <w:rsid w:val="00992888"/>
    <w:rsid w:val="00992C40"/>
    <w:rsid w:val="0099348C"/>
    <w:rsid w:val="009934E8"/>
    <w:rsid w:val="009936D0"/>
    <w:rsid w:val="00993925"/>
    <w:rsid w:val="00993A3D"/>
    <w:rsid w:val="00993B1E"/>
    <w:rsid w:val="0099408A"/>
    <w:rsid w:val="009947EC"/>
    <w:rsid w:val="00994F21"/>
    <w:rsid w:val="0099526A"/>
    <w:rsid w:val="009953E5"/>
    <w:rsid w:val="009964C5"/>
    <w:rsid w:val="00996644"/>
    <w:rsid w:val="009A0253"/>
    <w:rsid w:val="009A06BE"/>
    <w:rsid w:val="009A0E36"/>
    <w:rsid w:val="009A15B2"/>
    <w:rsid w:val="009A1627"/>
    <w:rsid w:val="009A1BAD"/>
    <w:rsid w:val="009A291E"/>
    <w:rsid w:val="009A3791"/>
    <w:rsid w:val="009A3793"/>
    <w:rsid w:val="009A40C0"/>
    <w:rsid w:val="009A4536"/>
    <w:rsid w:val="009A48F0"/>
    <w:rsid w:val="009A49A7"/>
    <w:rsid w:val="009A4B80"/>
    <w:rsid w:val="009A4D00"/>
    <w:rsid w:val="009A63CE"/>
    <w:rsid w:val="009A679F"/>
    <w:rsid w:val="009A69ED"/>
    <w:rsid w:val="009A6BB7"/>
    <w:rsid w:val="009A7671"/>
    <w:rsid w:val="009A773D"/>
    <w:rsid w:val="009A7B85"/>
    <w:rsid w:val="009B01E7"/>
    <w:rsid w:val="009B116D"/>
    <w:rsid w:val="009B1E53"/>
    <w:rsid w:val="009B23FD"/>
    <w:rsid w:val="009B268E"/>
    <w:rsid w:val="009B3195"/>
    <w:rsid w:val="009B3B5F"/>
    <w:rsid w:val="009B3B9A"/>
    <w:rsid w:val="009B4368"/>
    <w:rsid w:val="009B47FF"/>
    <w:rsid w:val="009B5D0A"/>
    <w:rsid w:val="009B5E03"/>
    <w:rsid w:val="009B5E21"/>
    <w:rsid w:val="009B5F0A"/>
    <w:rsid w:val="009B636C"/>
    <w:rsid w:val="009B6785"/>
    <w:rsid w:val="009B6AC3"/>
    <w:rsid w:val="009B6C7F"/>
    <w:rsid w:val="009B71F4"/>
    <w:rsid w:val="009C09BD"/>
    <w:rsid w:val="009C0DBD"/>
    <w:rsid w:val="009C0EA4"/>
    <w:rsid w:val="009C1E30"/>
    <w:rsid w:val="009C3032"/>
    <w:rsid w:val="009C3082"/>
    <w:rsid w:val="009C3127"/>
    <w:rsid w:val="009C33EA"/>
    <w:rsid w:val="009C3471"/>
    <w:rsid w:val="009C3ECC"/>
    <w:rsid w:val="009C445B"/>
    <w:rsid w:val="009C44AA"/>
    <w:rsid w:val="009C4945"/>
    <w:rsid w:val="009C4ED2"/>
    <w:rsid w:val="009C5520"/>
    <w:rsid w:val="009C5E21"/>
    <w:rsid w:val="009C62DC"/>
    <w:rsid w:val="009D0606"/>
    <w:rsid w:val="009D071A"/>
    <w:rsid w:val="009D17F4"/>
    <w:rsid w:val="009D1CA1"/>
    <w:rsid w:val="009D1ECD"/>
    <w:rsid w:val="009D25ED"/>
    <w:rsid w:val="009D3240"/>
    <w:rsid w:val="009D35D9"/>
    <w:rsid w:val="009D3CD9"/>
    <w:rsid w:val="009D4440"/>
    <w:rsid w:val="009D49E1"/>
    <w:rsid w:val="009D567F"/>
    <w:rsid w:val="009D5AC0"/>
    <w:rsid w:val="009D62B8"/>
    <w:rsid w:val="009D67EC"/>
    <w:rsid w:val="009D6877"/>
    <w:rsid w:val="009D6CF2"/>
    <w:rsid w:val="009D6D48"/>
    <w:rsid w:val="009D7AE6"/>
    <w:rsid w:val="009E0057"/>
    <w:rsid w:val="009E1765"/>
    <w:rsid w:val="009E192A"/>
    <w:rsid w:val="009E1D22"/>
    <w:rsid w:val="009E1F30"/>
    <w:rsid w:val="009E291E"/>
    <w:rsid w:val="009E2F6F"/>
    <w:rsid w:val="009E3097"/>
    <w:rsid w:val="009E367C"/>
    <w:rsid w:val="009E4B71"/>
    <w:rsid w:val="009E4F0D"/>
    <w:rsid w:val="009E4FFE"/>
    <w:rsid w:val="009E53E2"/>
    <w:rsid w:val="009E563D"/>
    <w:rsid w:val="009E5ECE"/>
    <w:rsid w:val="009E60C5"/>
    <w:rsid w:val="009E6409"/>
    <w:rsid w:val="009E6926"/>
    <w:rsid w:val="009E7C1E"/>
    <w:rsid w:val="009F0C08"/>
    <w:rsid w:val="009F1B21"/>
    <w:rsid w:val="009F342F"/>
    <w:rsid w:val="009F3522"/>
    <w:rsid w:val="009F496D"/>
    <w:rsid w:val="009F4B01"/>
    <w:rsid w:val="009F513D"/>
    <w:rsid w:val="009F54B0"/>
    <w:rsid w:val="009F54B5"/>
    <w:rsid w:val="009F5CD4"/>
    <w:rsid w:val="009F6077"/>
    <w:rsid w:val="009F6750"/>
    <w:rsid w:val="009F744B"/>
    <w:rsid w:val="009F7A57"/>
    <w:rsid w:val="00A00652"/>
    <w:rsid w:val="00A006DA"/>
    <w:rsid w:val="00A01196"/>
    <w:rsid w:val="00A01325"/>
    <w:rsid w:val="00A01CE2"/>
    <w:rsid w:val="00A02C7C"/>
    <w:rsid w:val="00A033A0"/>
    <w:rsid w:val="00A03746"/>
    <w:rsid w:val="00A037F1"/>
    <w:rsid w:val="00A03C8A"/>
    <w:rsid w:val="00A03DEC"/>
    <w:rsid w:val="00A03E80"/>
    <w:rsid w:val="00A047D7"/>
    <w:rsid w:val="00A04AB2"/>
    <w:rsid w:val="00A04AFD"/>
    <w:rsid w:val="00A04F21"/>
    <w:rsid w:val="00A0519D"/>
    <w:rsid w:val="00A05461"/>
    <w:rsid w:val="00A05CEC"/>
    <w:rsid w:val="00A06D2E"/>
    <w:rsid w:val="00A07596"/>
    <w:rsid w:val="00A07885"/>
    <w:rsid w:val="00A07A25"/>
    <w:rsid w:val="00A100C0"/>
    <w:rsid w:val="00A1014D"/>
    <w:rsid w:val="00A10441"/>
    <w:rsid w:val="00A10E81"/>
    <w:rsid w:val="00A110C1"/>
    <w:rsid w:val="00A112E0"/>
    <w:rsid w:val="00A11830"/>
    <w:rsid w:val="00A11F21"/>
    <w:rsid w:val="00A12284"/>
    <w:rsid w:val="00A1244C"/>
    <w:rsid w:val="00A1259D"/>
    <w:rsid w:val="00A127EF"/>
    <w:rsid w:val="00A128E7"/>
    <w:rsid w:val="00A12F9D"/>
    <w:rsid w:val="00A13561"/>
    <w:rsid w:val="00A135B5"/>
    <w:rsid w:val="00A13BCF"/>
    <w:rsid w:val="00A1427C"/>
    <w:rsid w:val="00A1428F"/>
    <w:rsid w:val="00A14EA6"/>
    <w:rsid w:val="00A14F6B"/>
    <w:rsid w:val="00A15150"/>
    <w:rsid w:val="00A1518F"/>
    <w:rsid w:val="00A15381"/>
    <w:rsid w:val="00A153F1"/>
    <w:rsid w:val="00A155BC"/>
    <w:rsid w:val="00A15DF4"/>
    <w:rsid w:val="00A15E55"/>
    <w:rsid w:val="00A15EA3"/>
    <w:rsid w:val="00A16578"/>
    <w:rsid w:val="00A17992"/>
    <w:rsid w:val="00A17BF0"/>
    <w:rsid w:val="00A17C6F"/>
    <w:rsid w:val="00A17FC0"/>
    <w:rsid w:val="00A20234"/>
    <w:rsid w:val="00A20256"/>
    <w:rsid w:val="00A207CA"/>
    <w:rsid w:val="00A20C33"/>
    <w:rsid w:val="00A20EBB"/>
    <w:rsid w:val="00A211D1"/>
    <w:rsid w:val="00A214AE"/>
    <w:rsid w:val="00A21F5A"/>
    <w:rsid w:val="00A22820"/>
    <w:rsid w:val="00A22FB5"/>
    <w:rsid w:val="00A2437F"/>
    <w:rsid w:val="00A24A4E"/>
    <w:rsid w:val="00A24B20"/>
    <w:rsid w:val="00A24F86"/>
    <w:rsid w:val="00A25DAE"/>
    <w:rsid w:val="00A263A1"/>
    <w:rsid w:val="00A26898"/>
    <w:rsid w:val="00A27C71"/>
    <w:rsid w:val="00A27D8C"/>
    <w:rsid w:val="00A30706"/>
    <w:rsid w:val="00A30FDD"/>
    <w:rsid w:val="00A310D6"/>
    <w:rsid w:val="00A31671"/>
    <w:rsid w:val="00A318AF"/>
    <w:rsid w:val="00A3200F"/>
    <w:rsid w:val="00A32AE5"/>
    <w:rsid w:val="00A336B0"/>
    <w:rsid w:val="00A34884"/>
    <w:rsid w:val="00A35125"/>
    <w:rsid w:val="00A351BD"/>
    <w:rsid w:val="00A351C9"/>
    <w:rsid w:val="00A356CB"/>
    <w:rsid w:val="00A35880"/>
    <w:rsid w:val="00A3588A"/>
    <w:rsid w:val="00A35A0C"/>
    <w:rsid w:val="00A363F8"/>
    <w:rsid w:val="00A364BD"/>
    <w:rsid w:val="00A3656C"/>
    <w:rsid w:val="00A365AE"/>
    <w:rsid w:val="00A368E0"/>
    <w:rsid w:val="00A369B7"/>
    <w:rsid w:val="00A374AA"/>
    <w:rsid w:val="00A411FA"/>
    <w:rsid w:val="00A420AB"/>
    <w:rsid w:val="00A42D38"/>
    <w:rsid w:val="00A43860"/>
    <w:rsid w:val="00A44E1D"/>
    <w:rsid w:val="00A45BE5"/>
    <w:rsid w:val="00A45D64"/>
    <w:rsid w:val="00A46991"/>
    <w:rsid w:val="00A470B6"/>
    <w:rsid w:val="00A50669"/>
    <w:rsid w:val="00A511B2"/>
    <w:rsid w:val="00A515C3"/>
    <w:rsid w:val="00A51E38"/>
    <w:rsid w:val="00A52061"/>
    <w:rsid w:val="00A52162"/>
    <w:rsid w:val="00A52942"/>
    <w:rsid w:val="00A52D98"/>
    <w:rsid w:val="00A52FB4"/>
    <w:rsid w:val="00A5328A"/>
    <w:rsid w:val="00A533AE"/>
    <w:rsid w:val="00A53755"/>
    <w:rsid w:val="00A53C8D"/>
    <w:rsid w:val="00A53DA1"/>
    <w:rsid w:val="00A53E42"/>
    <w:rsid w:val="00A5409C"/>
    <w:rsid w:val="00A541DF"/>
    <w:rsid w:val="00A545A5"/>
    <w:rsid w:val="00A54D4B"/>
    <w:rsid w:val="00A54F95"/>
    <w:rsid w:val="00A55243"/>
    <w:rsid w:val="00A55264"/>
    <w:rsid w:val="00A554B6"/>
    <w:rsid w:val="00A5561D"/>
    <w:rsid w:val="00A55EFC"/>
    <w:rsid w:val="00A56A03"/>
    <w:rsid w:val="00A5714E"/>
    <w:rsid w:val="00A57166"/>
    <w:rsid w:val="00A5722B"/>
    <w:rsid w:val="00A57565"/>
    <w:rsid w:val="00A5781A"/>
    <w:rsid w:val="00A57EAF"/>
    <w:rsid w:val="00A60413"/>
    <w:rsid w:val="00A60788"/>
    <w:rsid w:val="00A613EA"/>
    <w:rsid w:val="00A61492"/>
    <w:rsid w:val="00A61715"/>
    <w:rsid w:val="00A61821"/>
    <w:rsid w:val="00A61A53"/>
    <w:rsid w:val="00A61D04"/>
    <w:rsid w:val="00A624C0"/>
    <w:rsid w:val="00A62AF9"/>
    <w:rsid w:val="00A6305C"/>
    <w:rsid w:val="00A63244"/>
    <w:rsid w:val="00A632F6"/>
    <w:rsid w:val="00A63449"/>
    <w:rsid w:val="00A63549"/>
    <w:rsid w:val="00A6384A"/>
    <w:rsid w:val="00A63850"/>
    <w:rsid w:val="00A6400F"/>
    <w:rsid w:val="00A64349"/>
    <w:rsid w:val="00A6551F"/>
    <w:rsid w:val="00A65ED8"/>
    <w:rsid w:val="00A66D66"/>
    <w:rsid w:val="00A66E03"/>
    <w:rsid w:val="00A674B3"/>
    <w:rsid w:val="00A67F8F"/>
    <w:rsid w:val="00A705B3"/>
    <w:rsid w:val="00A70D9D"/>
    <w:rsid w:val="00A70F0A"/>
    <w:rsid w:val="00A711F2"/>
    <w:rsid w:val="00A71627"/>
    <w:rsid w:val="00A72352"/>
    <w:rsid w:val="00A7311D"/>
    <w:rsid w:val="00A735F8"/>
    <w:rsid w:val="00A73707"/>
    <w:rsid w:val="00A7370E"/>
    <w:rsid w:val="00A74234"/>
    <w:rsid w:val="00A74271"/>
    <w:rsid w:val="00A7475D"/>
    <w:rsid w:val="00A74C39"/>
    <w:rsid w:val="00A752A9"/>
    <w:rsid w:val="00A753C0"/>
    <w:rsid w:val="00A75900"/>
    <w:rsid w:val="00A759AA"/>
    <w:rsid w:val="00A759E3"/>
    <w:rsid w:val="00A75E11"/>
    <w:rsid w:val="00A76098"/>
    <w:rsid w:val="00A76637"/>
    <w:rsid w:val="00A76C0B"/>
    <w:rsid w:val="00A76D8F"/>
    <w:rsid w:val="00A76EAF"/>
    <w:rsid w:val="00A77119"/>
    <w:rsid w:val="00A77230"/>
    <w:rsid w:val="00A774E1"/>
    <w:rsid w:val="00A77592"/>
    <w:rsid w:val="00A7769D"/>
    <w:rsid w:val="00A77C6E"/>
    <w:rsid w:val="00A77DE5"/>
    <w:rsid w:val="00A8011A"/>
    <w:rsid w:val="00A80127"/>
    <w:rsid w:val="00A802D1"/>
    <w:rsid w:val="00A80D38"/>
    <w:rsid w:val="00A81140"/>
    <w:rsid w:val="00A813BB"/>
    <w:rsid w:val="00A81586"/>
    <w:rsid w:val="00A81F3A"/>
    <w:rsid w:val="00A82126"/>
    <w:rsid w:val="00A827C0"/>
    <w:rsid w:val="00A830BA"/>
    <w:rsid w:val="00A83233"/>
    <w:rsid w:val="00A83570"/>
    <w:rsid w:val="00A836E6"/>
    <w:rsid w:val="00A838E2"/>
    <w:rsid w:val="00A8393F"/>
    <w:rsid w:val="00A83A9F"/>
    <w:rsid w:val="00A84EBC"/>
    <w:rsid w:val="00A856A6"/>
    <w:rsid w:val="00A86DB6"/>
    <w:rsid w:val="00A87BA2"/>
    <w:rsid w:val="00A87D2D"/>
    <w:rsid w:val="00A87D8C"/>
    <w:rsid w:val="00A90689"/>
    <w:rsid w:val="00A90AB5"/>
    <w:rsid w:val="00A90D50"/>
    <w:rsid w:val="00A9120E"/>
    <w:rsid w:val="00A91343"/>
    <w:rsid w:val="00A91542"/>
    <w:rsid w:val="00A9218D"/>
    <w:rsid w:val="00A925E7"/>
    <w:rsid w:val="00A9391B"/>
    <w:rsid w:val="00A93D0B"/>
    <w:rsid w:val="00A9441D"/>
    <w:rsid w:val="00A94FF1"/>
    <w:rsid w:val="00A9613B"/>
    <w:rsid w:val="00A964D6"/>
    <w:rsid w:val="00A966FB"/>
    <w:rsid w:val="00AA0978"/>
    <w:rsid w:val="00AA1568"/>
    <w:rsid w:val="00AA2081"/>
    <w:rsid w:val="00AA24A2"/>
    <w:rsid w:val="00AA25F4"/>
    <w:rsid w:val="00AA2965"/>
    <w:rsid w:val="00AA43B9"/>
    <w:rsid w:val="00AA4455"/>
    <w:rsid w:val="00AA4654"/>
    <w:rsid w:val="00AA4655"/>
    <w:rsid w:val="00AA491C"/>
    <w:rsid w:val="00AA589E"/>
    <w:rsid w:val="00AA671C"/>
    <w:rsid w:val="00AA6DC9"/>
    <w:rsid w:val="00AA7749"/>
    <w:rsid w:val="00AB05A3"/>
    <w:rsid w:val="00AB0975"/>
    <w:rsid w:val="00AB123E"/>
    <w:rsid w:val="00AB1F43"/>
    <w:rsid w:val="00AB2429"/>
    <w:rsid w:val="00AB35C5"/>
    <w:rsid w:val="00AB3CB8"/>
    <w:rsid w:val="00AB468C"/>
    <w:rsid w:val="00AB4951"/>
    <w:rsid w:val="00AB4D3D"/>
    <w:rsid w:val="00AB55FD"/>
    <w:rsid w:val="00AB578C"/>
    <w:rsid w:val="00AB63A2"/>
    <w:rsid w:val="00AB6683"/>
    <w:rsid w:val="00AB746D"/>
    <w:rsid w:val="00AB7ACF"/>
    <w:rsid w:val="00AC042F"/>
    <w:rsid w:val="00AC04E2"/>
    <w:rsid w:val="00AC0DFD"/>
    <w:rsid w:val="00AC191F"/>
    <w:rsid w:val="00AC1A0B"/>
    <w:rsid w:val="00AC20F5"/>
    <w:rsid w:val="00AC219E"/>
    <w:rsid w:val="00AC21EB"/>
    <w:rsid w:val="00AC2C42"/>
    <w:rsid w:val="00AC35E9"/>
    <w:rsid w:val="00AC38C4"/>
    <w:rsid w:val="00AC396E"/>
    <w:rsid w:val="00AC4153"/>
    <w:rsid w:val="00AC48EE"/>
    <w:rsid w:val="00AC4C9D"/>
    <w:rsid w:val="00AC51DF"/>
    <w:rsid w:val="00AC52DF"/>
    <w:rsid w:val="00AC564A"/>
    <w:rsid w:val="00AC58BE"/>
    <w:rsid w:val="00AC59D8"/>
    <w:rsid w:val="00AC6246"/>
    <w:rsid w:val="00AC69C3"/>
    <w:rsid w:val="00AC7A68"/>
    <w:rsid w:val="00AD0D6A"/>
    <w:rsid w:val="00AD161C"/>
    <w:rsid w:val="00AD1904"/>
    <w:rsid w:val="00AD1A43"/>
    <w:rsid w:val="00AD1F7F"/>
    <w:rsid w:val="00AD1FCF"/>
    <w:rsid w:val="00AD2EDF"/>
    <w:rsid w:val="00AD3031"/>
    <w:rsid w:val="00AD3386"/>
    <w:rsid w:val="00AD36BE"/>
    <w:rsid w:val="00AD39EB"/>
    <w:rsid w:val="00AD400A"/>
    <w:rsid w:val="00AD41D0"/>
    <w:rsid w:val="00AD44A8"/>
    <w:rsid w:val="00AD44F9"/>
    <w:rsid w:val="00AD47BC"/>
    <w:rsid w:val="00AD4949"/>
    <w:rsid w:val="00AD50DA"/>
    <w:rsid w:val="00AD518F"/>
    <w:rsid w:val="00AD5D27"/>
    <w:rsid w:val="00AD66BA"/>
    <w:rsid w:val="00AD6936"/>
    <w:rsid w:val="00AD6D33"/>
    <w:rsid w:val="00AD79D7"/>
    <w:rsid w:val="00AE04EB"/>
    <w:rsid w:val="00AE0736"/>
    <w:rsid w:val="00AE088B"/>
    <w:rsid w:val="00AE0C9E"/>
    <w:rsid w:val="00AE0FC5"/>
    <w:rsid w:val="00AE143D"/>
    <w:rsid w:val="00AE1D9E"/>
    <w:rsid w:val="00AE1F4A"/>
    <w:rsid w:val="00AE1F9E"/>
    <w:rsid w:val="00AE1FA0"/>
    <w:rsid w:val="00AE2025"/>
    <w:rsid w:val="00AE2136"/>
    <w:rsid w:val="00AE393F"/>
    <w:rsid w:val="00AE3CBC"/>
    <w:rsid w:val="00AE3D6B"/>
    <w:rsid w:val="00AE44A6"/>
    <w:rsid w:val="00AE47C3"/>
    <w:rsid w:val="00AE5009"/>
    <w:rsid w:val="00AE5252"/>
    <w:rsid w:val="00AE53D4"/>
    <w:rsid w:val="00AE5D22"/>
    <w:rsid w:val="00AE61AB"/>
    <w:rsid w:val="00AE6715"/>
    <w:rsid w:val="00AE6838"/>
    <w:rsid w:val="00AE74AB"/>
    <w:rsid w:val="00AF051F"/>
    <w:rsid w:val="00AF055A"/>
    <w:rsid w:val="00AF1058"/>
    <w:rsid w:val="00AF145D"/>
    <w:rsid w:val="00AF1798"/>
    <w:rsid w:val="00AF1FFB"/>
    <w:rsid w:val="00AF2559"/>
    <w:rsid w:val="00AF29A3"/>
    <w:rsid w:val="00AF351C"/>
    <w:rsid w:val="00AF3632"/>
    <w:rsid w:val="00AF3B0A"/>
    <w:rsid w:val="00AF43AA"/>
    <w:rsid w:val="00AF47FB"/>
    <w:rsid w:val="00AF4A79"/>
    <w:rsid w:val="00AF4BB0"/>
    <w:rsid w:val="00AF4EAC"/>
    <w:rsid w:val="00AF56D1"/>
    <w:rsid w:val="00AF5721"/>
    <w:rsid w:val="00AF5A00"/>
    <w:rsid w:val="00AF5B3C"/>
    <w:rsid w:val="00AF65A5"/>
    <w:rsid w:val="00AF66D8"/>
    <w:rsid w:val="00AF6D77"/>
    <w:rsid w:val="00AF6D8E"/>
    <w:rsid w:val="00AF6F8B"/>
    <w:rsid w:val="00AF78E2"/>
    <w:rsid w:val="00AF7B04"/>
    <w:rsid w:val="00AF7CEF"/>
    <w:rsid w:val="00AF7FDB"/>
    <w:rsid w:val="00B0128C"/>
    <w:rsid w:val="00B0164C"/>
    <w:rsid w:val="00B0204D"/>
    <w:rsid w:val="00B022C7"/>
    <w:rsid w:val="00B0278D"/>
    <w:rsid w:val="00B02816"/>
    <w:rsid w:val="00B0290D"/>
    <w:rsid w:val="00B02A6C"/>
    <w:rsid w:val="00B02A75"/>
    <w:rsid w:val="00B02F5F"/>
    <w:rsid w:val="00B03502"/>
    <w:rsid w:val="00B035B6"/>
    <w:rsid w:val="00B037DE"/>
    <w:rsid w:val="00B03891"/>
    <w:rsid w:val="00B03C4E"/>
    <w:rsid w:val="00B03EA7"/>
    <w:rsid w:val="00B03FDA"/>
    <w:rsid w:val="00B0434B"/>
    <w:rsid w:val="00B04C62"/>
    <w:rsid w:val="00B058C5"/>
    <w:rsid w:val="00B05CE6"/>
    <w:rsid w:val="00B05F23"/>
    <w:rsid w:val="00B06496"/>
    <w:rsid w:val="00B065BD"/>
    <w:rsid w:val="00B0671B"/>
    <w:rsid w:val="00B06E00"/>
    <w:rsid w:val="00B06E9F"/>
    <w:rsid w:val="00B06F9C"/>
    <w:rsid w:val="00B06FD8"/>
    <w:rsid w:val="00B07A5C"/>
    <w:rsid w:val="00B100E5"/>
    <w:rsid w:val="00B1035A"/>
    <w:rsid w:val="00B10455"/>
    <w:rsid w:val="00B104DE"/>
    <w:rsid w:val="00B10A04"/>
    <w:rsid w:val="00B10D2F"/>
    <w:rsid w:val="00B10F98"/>
    <w:rsid w:val="00B12762"/>
    <w:rsid w:val="00B12BEF"/>
    <w:rsid w:val="00B13415"/>
    <w:rsid w:val="00B13B49"/>
    <w:rsid w:val="00B13CC6"/>
    <w:rsid w:val="00B13D26"/>
    <w:rsid w:val="00B13ED4"/>
    <w:rsid w:val="00B14078"/>
    <w:rsid w:val="00B1409B"/>
    <w:rsid w:val="00B14134"/>
    <w:rsid w:val="00B1442E"/>
    <w:rsid w:val="00B1447F"/>
    <w:rsid w:val="00B1691A"/>
    <w:rsid w:val="00B170CF"/>
    <w:rsid w:val="00B20593"/>
    <w:rsid w:val="00B2070E"/>
    <w:rsid w:val="00B20F77"/>
    <w:rsid w:val="00B20FE5"/>
    <w:rsid w:val="00B21EAD"/>
    <w:rsid w:val="00B22242"/>
    <w:rsid w:val="00B2278F"/>
    <w:rsid w:val="00B22BE2"/>
    <w:rsid w:val="00B22C24"/>
    <w:rsid w:val="00B231CF"/>
    <w:rsid w:val="00B232B6"/>
    <w:rsid w:val="00B2334C"/>
    <w:rsid w:val="00B23CFF"/>
    <w:rsid w:val="00B24844"/>
    <w:rsid w:val="00B24B34"/>
    <w:rsid w:val="00B2523F"/>
    <w:rsid w:val="00B25382"/>
    <w:rsid w:val="00B257B8"/>
    <w:rsid w:val="00B25B72"/>
    <w:rsid w:val="00B25C5F"/>
    <w:rsid w:val="00B261EC"/>
    <w:rsid w:val="00B2690B"/>
    <w:rsid w:val="00B26DF9"/>
    <w:rsid w:val="00B27023"/>
    <w:rsid w:val="00B271BE"/>
    <w:rsid w:val="00B27378"/>
    <w:rsid w:val="00B30035"/>
    <w:rsid w:val="00B30DCA"/>
    <w:rsid w:val="00B30E1E"/>
    <w:rsid w:val="00B31904"/>
    <w:rsid w:val="00B319E5"/>
    <w:rsid w:val="00B31D7B"/>
    <w:rsid w:val="00B31F28"/>
    <w:rsid w:val="00B323A8"/>
    <w:rsid w:val="00B32A3E"/>
    <w:rsid w:val="00B32F54"/>
    <w:rsid w:val="00B336C3"/>
    <w:rsid w:val="00B33D1B"/>
    <w:rsid w:val="00B33E9E"/>
    <w:rsid w:val="00B33F67"/>
    <w:rsid w:val="00B345CD"/>
    <w:rsid w:val="00B34672"/>
    <w:rsid w:val="00B34CA3"/>
    <w:rsid w:val="00B34E1D"/>
    <w:rsid w:val="00B354EC"/>
    <w:rsid w:val="00B364C6"/>
    <w:rsid w:val="00B36612"/>
    <w:rsid w:val="00B36E22"/>
    <w:rsid w:val="00B37130"/>
    <w:rsid w:val="00B3791E"/>
    <w:rsid w:val="00B37977"/>
    <w:rsid w:val="00B40804"/>
    <w:rsid w:val="00B40ABC"/>
    <w:rsid w:val="00B40CAB"/>
    <w:rsid w:val="00B40DEA"/>
    <w:rsid w:val="00B429C4"/>
    <w:rsid w:val="00B441A6"/>
    <w:rsid w:val="00B44979"/>
    <w:rsid w:val="00B44B33"/>
    <w:rsid w:val="00B44BDD"/>
    <w:rsid w:val="00B452FF"/>
    <w:rsid w:val="00B4611D"/>
    <w:rsid w:val="00B46B3F"/>
    <w:rsid w:val="00B47812"/>
    <w:rsid w:val="00B47A1F"/>
    <w:rsid w:val="00B47BF4"/>
    <w:rsid w:val="00B513A8"/>
    <w:rsid w:val="00B51E1F"/>
    <w:rsid w:val="00B52825"/>
    <w:rsid w:val="00B52CFD"/>
    <w:rsid w:val="00B534BD"/>
    <w:rsid w:val="00B53F83"/>
    <w:rsid w:val="00B5492B"/>
    <w:rsid w:val="00B5516B"/>
    <w:rsid w:val="00B551AA"/>
    <w:rsid w:val="00B55E31"/>
    <w:rsid w:val="00B567B6"/>
    <w:rsid w:val="00B56A30"/>
    <w:rsid w:val="00B56BB4"/>
    <w:rsid w:val="00B5752C"/>
    <w:rsid w:val="00B57650"/>
    <w:rsid w:val="00B5779E"/>
    <w:rsid w:val="00B60174"/>
    <w:rsid w:val="00B60329"/>
    <w:rsid w:val="00B60430"/>
    <w:rsid w:val="00B6081F"/>
    <w:rsid w:val="00B608D2"/>
    <w:rsid w:val="00B609E4"/>
    <w:rsid w:val="00B60DD0"/>
    <w:rsid w:val="00B61461"/>
    <w:rsid w:val="00B615DF"/>
    <w:rsid w:val="00B61896"/>
    <w:rsid w:val="00B621AC"/>
    <w:rsid w:val="00B62533"/>
    <w:rsid w:val="00B6263E"/>
    <w:rsid w:val="00B62875"/>
    <w:rsid w:val="00B62C0F"/>
    <w:rsid w:val="00B6372D"/>
    <w:rsid w:val="00B63EB2"/>
    <w:rsid w:val="00B64346"/>
    <w:rsid w:val="00B64AD3"/>
    <w:rsid w:val="00B66209"/>
    <w:rsid w:val="00B6630B"/>
    <w:rsid w:val="00B666CB"/>
    <w:rsid w:val="00B66AAC"/>
    <w:rsid w:val="00B67687"/>
    <w:rsid w:val="00B67A07"/>
    <w:rsid w:val="00B67EBF"/>
    <w:rsid w:val="00B702D4"/>
    <w:rsid w:val="00B70879"/>
    <w:rsid w:val="00B70B64"/>
    <w:rsid w:val="00B71AEB"/>
    <w:rsid w:val="00B71E2E"/>
    <w:rsid w:val="00B7237E"/>
    <w:rsid w:val="00B72D35"/>
    <w:rsid w:val="00B72F77"/>
    <w:rsid w:val="00B73250"/>
    <w:rsid w:val="00B7398D"/>
    <w:rsid w:val="00B7484F"/>
    <w:rsid w:val="00B74BCF"/>
    <w:rsid w:val="00B74D75"/>
    <w:rsid w:val="00B7536C"/>
    <w:rsid w:val="00B75375"/>
    <w:rsid w:val="00B75E0A"/>
    <w:rsid w:val="00B75F4E"/>
    <w:rsid w:val="00B76033"/>
    <w:rsid w:val="00B7616E"/>
    <w:rsid w:val="00B775B7"/>
    <w:rsid w:val="00B7796A"/>
    <w:rsid w:val="00B77C2B"/>
    <w:rsid w:val="00B77EB0"/>
    <w:rsid w:val="00B80554"/>
    <w:rsid w:val="00B80E92"/>
    <w:rsid w:val="00B814EC"/>
    <w:rsid w:val="00B81504"/>
    <w:rsid w:val="00B8185C"/>
    <w:rsid w:val="00B81C3C"/>
    <w:rsid w:val="00B81D43"/>
    <w:rsid w:val="00B8222F"/>
    <w:rsid w:val="00B8281A"/>
    <w:rsid w:val="00B82AE5"/>
    <w:rsid w:val="00B82C11"/>
    <w:rsid w:val="00B82C82"/>
    <w:rsid w:val="00B82E1F"/>
    <w:rsid w:val="00B83397"/>
    <w:rsid w:val="00B8392D"/>
    <w:rsid w:val="00B83F21"/>
    <w:rsid w:val="00B84477"/>
    <w:rsid w:val="00B854BA"/>
    <w:rsid w:val="00B855D9"/>
    <w:rsid w:val="00B85B3E"/>
    <w:rsid w:val="00B866AF"/>
    <w:rsid w:val="00B86827"/>
    <w:rsid w:val="00B86E16"/>
    <w:rsid w:val="00B87294"/>
    <w:rsid w:val="00B87AB1"/>
    <w:rsid w:val="00B87D31"/>
    <w:rsid w:val="00B87FC8"/>
    <w:rsid w:val="00B902FF"/>
    <w:rsid w:val="00B90509"/>
    <w:rsid w:val="00B907F6"/>
    <w:rsid w:val="00B90A5F"/>
    <w:rsid w:val="00B90AE2"/>
    <w:rsid w:val="00B90EAD"/>
    <w:rsid w:val="00B91538"/>
    <w:rsid w:val="00B91916"/>
    <w:rsid w:val="00B919E8"/>
    <w:rsid w:val="00B91AA4"/>
    <w:rsid w:val="00B923EC"/>
    <w:rsid w:val="00B92D69"/>
    <w:rsid w:val="00B9308B"/>
    <w:rsid w:val="00B937AD"/>
    <w:rsid w:val="00B93817"/>
    <w:rsid w:val="00B942AB"/>
    <w:rsid w:val="00B943AA"/>
    <w:rsid w:val="00B94489"/>
    <w:rsid w:val="00B95280"/>
    <w:rsid w:val="00B96070"/>
    <w:rsid w:val="00B977CE"/>
    <w:rsid w:val="00B97A1F"/>
    <w:rsid w:val="00BA0606"/>
    <w:rsid w:val="00BA0AB7"/>
    <w:rsid w:val="00BA2489"/>
    <w:rsid w:val="00BA32F6"/>
    <w:rsid w:val="00BA392A"/>
    <w:rsid w:val="00BA3E27"/>
    <w:rsid w:val="00BA42B7"/>
    <w:rsid w:val="00BA4913"/>
    <w:rsid w:val="00BA4C0D"/>
    <w:rsid w:val="00BA4E44"/>
    <w:rsid w:val="00BA57EE"/>
    <w:rsid w:val="00BA58B2"/>
    <w:rsid w:val="00BA61D0"/>
    <w:rsid w:val="00BA64AE"/>
    <w:rsid w:val="00BA672E"/>
    <w:rsid w:val="00BA6F19"/>
    <w:rsid w:val="00BB0270"/>
    <w:rsid w:val="00BB0F84"/>
    <w:rsid w:val="00BB1E03"/>
    <w:rsid w:val="00BB2147"/>
    <w:rsid w:val="00BB21F9"/>
    <w:rsid w:val="00BB24D0"/>
    <w:rsid w:val="00BB2688"/>
    <w:rsid w:val="00BB35D4"/>
    <w:rsid w:val="00BB35EB"/>
    <w:rsid w:val="00BB45A1"/>
    <w:rsid w:val="00BB5484"/>
    <w:rsid w:val="00BB627F"/>
    <w:rsid w:val="00BB66F4"/>
    <w:rsid w:val="00BB6BD0"/>
    <w:rsid w:val="00BB6BF7"/>
    <w:rsid w:val="00BB761F"/>
    <w:rsid w:val="00BB7E09"/>
    <w:rsid w:val="00BC02D8"/>
    <w:rsid w:val="00BC0FCD"/>
    <w:rsid w:val="00BC13A3"/>
    <w:rsid w:val="00BC18D1"/>
    <w:rsid w:val="00BC1C71"/>
    <w:rsid w:val="00BC313A"/>
    <w:rsid w:val="00BC3195"/>
    <w:rsid w:val="00BC3D13"/>
    <w:rsid w:val="00BC43D9"/>
    <w:rsid w:val="00BC4649"/>
    <w:rsid w:val="00BC468C"/>
    <w:rsid w:val="00BC49C6"/>
    <w:rsid w:val="00BC4B96"/>
    <w:rsid w:val="00BC4D23"/>
    <w:rsid w:val="00BC514F"/>
    <w:rsid w:val="00BC53E4"/>
    <w:rsid w:val="00BC54EE"/>
    <w:rsid w:val="00BC5AC6"/>
    <w:rsid w:val="00BC5CC0"/>
    <w:rsid w:val="00BC6539"/>
    <w:rsid w:val="00BC6B98"/>
    <w:rsid w:val="00BC6CFE"/>
    <w:rsid w:val="00BC751D"/>
    <w:rsid w:val="00BC7895"/>
    <w:rsid w:val="00BD02CB"/>
    <w:rsid w:val="00BD0323"/>
    <w:rsid w:val="00BD039A"/>
    <w:rsid w:val="00BD03CD"/>
    <w:rsid w:val="00BD0BCB"/>
    <w:rsid w:val="00BD0FB8"/>
    <w:rsid w:val="00BD1543"/>
    <w:rsid w:val="00BD1723"/>
    <w:rsid w:val="00BD1A72"/>
    <w:rsid w:val="00BD2CD7"/>
    <w:rsid w:val="00BD2E09"/>
    <w:rsid w:val="00BD2EFF"/>
    <w:rsid w:val="00BD348C"/>
    <w:rsid w:val="00BD34AD"/>
    <w:rsid w:val="00BD3616"/>
    <w:rsid w:val="00BD3A44"/>
    <w:rsid w:val="00BD3ED4"/>
    <w:rsid w:val="00BD408F"/>
    <w:rsid w:val="00BD50A8"/>
    <w:rsid w:val="00BD5668"/>
    <w:rsid w:val="00BD58A2"/>
    <w:rsid w:val="00BD6BD0"/>
    <w:rsid w:val="00BD7AED"/>
    <w:rsid w:val="00BD7D09"/>
    <w:rsid w:val="00BD7F0D"/>
    <w:rsid w:val="00BE0283"/>
    <w:rsid w:val="00BE0973"/>
    <w:rsid w:val="00BE09C5"/>
    <w:rsid w:val="00BE10EA"/>
    <w:rsid w:val="00BE196B"/>
    <w:rsid w:val="00BE22CD"/>
    <w:rsid w:val="00BE3AB3"/>
    <w:rsid w:val="00BE3BE8"/>
    <w:rsid w:val="00BE406B"/>
    <w:rsid w:val="00BE5DF5"/>
    <w:rsid w:val="00BE6195"/>
    <w:rsid w:val="00BE6339"/>
    <w:rsid w:val="00BE7015"/>
    <w:rsid w:val="00BE74BD"/>
    <w:rsid w:val="00BF01A5"/>
    <w:rsid w:val="00BF0730"/>
    <w:rsid w:val="00BF0A09"/>
    <w:rsid w:val="00BF0D13"/>
    <w:rsid w:val="00BF0D65"/>
    <w:rsid w:val="00BF16B7"/>
    <w:rsid w:val="00BF1E69"/>
    <w:rsid w:val="00BF1EA5"/>
    <w:rsid w:val="00BF2FC7"/>
    <w:rsid w:val="00BF31AE"/>
    <w:rsid w:val="00BF32C7"/>
    <w:rsid w:val="00BF45B1"/>
    <w:rsid w:val="00BF477D"/>
    <w:rsid w:val="00BF485A"/>
    <w:rsid w:val="00BF4A42"/>
    <w:rsid w:val="00BF50D8"/>
    <w:rsid w:val="00BF5468"/>
    <w:rsid w:val="00BF5FAC"/>
    <w:rsid w:val="00BF6291"/>
    <w:rsid w:val="00BF66EA"/>
    <w:rsid w:val="00BF68D6"/>
    <w:rsid w:val="00BF7EFE"/>
    <w:rsid w:val="00C00B7F"/>
    <w:rsid w:val="00C01268"/>
    <w:rsid w:val="00C01C58"/>
    <w:rsid w:val="00C01ED0"/>
    <w:rsid w:val="00C02BB7"/>
    <w:rsid w:val="00C02CE4"/>
    <w:rsid w:val="00C03202"/>
    <w:rsid w:val="00C0361A"/>
    <w:rsid w:val="00C03D56"/>
    <w:rsid w:val="00C0418C"/>
    <w:rsid w:val="00C04919"/>
    <w:rsid w:val="00C04BF2"/>
    <w:rsid w:val="00C04DCB"/>
    <w:rsid w:val="00C05174"/>
    <w:rsid w:val="00C05C14"/>
    <w:rsid w:val="00C05D1A"/>
    <w:rsid w:val="00C066A5"/>
    <w:rsid w:val="00C06733"/>
    <w:rsid w:val="00C06882"/>
    <w:rsid w:val="00C068F0"/>
    <w:rsid w:val="00C06D05"/>
    <w:rsid w:val="00C0713A"/>
    <w:rsid w:val="00C077D5"/>
    <w:rsid w:val="00C1016A"/>
    <w:rsid w:val="00C102A4"/>
    <w:rsid w:val="00C103C7"/>
    <w:rsid w:val="00C10B8A"/>
    <w:rsid w:val="00C10C6F"/>
    <w:rsid w:val="00C10DEA"/>
    <w:rsid w:val="00C10F36"/>
    <w:rsid w:val="00C1106A"/>
    <w:rsid w:val="00C1159C"/>
    <w:rsid w:val="00C11B68"/>
    <w:rsid w:val="00C12200"/>
    <w:rsid w:val="00C12633"/>
    <w:rsid w:val="00C13560"/>
    <w:rsid w:val="00C1366D"/>
    <w:rsid w:val="00C13940"/>
    <w:rsid w:val="00C13C25"/>
    <w:rsid w:val="00C13D60"/>
    <w:rsid w:val="00C14DFA"/>
    <w:rsid w:val="00C14FD3"/>
    <w:rsid w:val="00C15453"/>
    <w:rsid w:val="00C15890"/>
    <w:rsid w:val="00C1646D"/>
    <w:rsid w:val="00C16D23"/>
    <w:rsid w:val="00C17A57"/>
    <w:rsid w:val="00C17AC8"/>
    <w:rsid w:val="00C17C06"/>
    <w:rsid w:val="00C202C2"/>
    <w:rsid w:val="00C21338"/>
    <w:rsid w:val="00C2160F"/>
    <w:rsid w:val="00C21FEA"/>
    <w:rsid w:val="00C2386B"/>
    <w:rsid w:val="00C23D85"/>
    <w:rsid w:val="00C23EBC"/>
    <w:rsid w:val="00C246A8"/>
    <w:rsid w:val="00C24715"/>
    <w:rsid w:val="00C24DD2"/>
    <w:rsid w:val="00C250A9"/>
    <w:rsid w:val="00C25C74"/>
    <w:rsid w:val="00C25FA8"/>
    <w:rsid w:val="00C26A28"/>
    <w:rsid w:val="00C27059"/>
    <w:rsid w:val="00C271A3"/>
    <w:rsid w:val="00C275F9"/>
    <w:rsid w:val="00C276D9"/>
    <w:rsid w:val="00C27868"/>
    <w:rsid w:val="00C27E48"/>
    <w:rsid w:val="00C303C3"/>
    <w:rsid w:val="00C303DF"/>
    <w:rsid w:val="00C30668"/>
    <w:rsid w:val="00C30A22"/>
    <w:rsid w:val="00C30AC2"/>
    <w:rsid w:val="00C30D6A"/>
    <w:rsid w:val="00C3148F"/>
    <w:rsid w:val="00C3152C"/>
    <w:rsid w:val="00C31725"/>
    <w:rsid w:val="00C31E31"/>
    <w:rsid w:val="00C324A3"/>
    <w:rsid w:val="00C32635"/>
    <w:rsid w:val="00C326EB"/>
    <w:rsid w:val="00C332E9"/>
    <w:rsid w:val="00C33566"/>
    <w:rsid w:val="00C33828"/>
    <w:rsid w:val="00C338D6"/>
    <w:rsid w:val="00C339E7"/>
    <w:rsid w:val="00C33EFA"/>
    <w:rsid w:val="00C33F10"/>
    <w:rsid w:val="00C341C4"/>
    <w:rsid w:val="00C34408"/>
    <w:rsid w:val="00C344A4"/>
    <w:rsid w:val="00C34538"/>
    <w:rsid w:val="00C3464E"/>
    <w:rsid w:val="00C34C76"/>
    <w:rsid w:val="00C3520C"/>
    <w:rsid w:val="00C359C1"/>
    <w:rsid w:val="00C362C0"/>
    <w:rsid w:val="00C367C3"/>
    <w:rsid w:val="00C36E35"/>
    <w:rsid w:val="00C3727D"/>
    <w:rsid w:val="00C37998"/>
    <w:rsid w:val="00C40152"/>
    <w:rsid w:val="00C404CB"/>
    <w:rsid w:val="00C4068E"/>
    <w:rsid w:val="00C40C76"/>
    <w:rsid w:val="00C40E1E"/>
    <w:rsid w:val="00C4169C"/>
    <w:rsid w:val="00C419B4"/>
    <w:rsid w:val="00C41A1A"/>
    <w:rsid w:val="00C41A22"/>
    <w:rsid w:val="00C41B3C"/>
    <w:rsid w:val="00C41CDC"/>
    <w:rsid w:val="00C4204F"/>
    <w:rsid w:val="00C42D96"/>
    <w:rsid w:val="00C433B0"/>
    <w:rsid w:val="00C433BE"/>
    <w:rsid w:val="00C43BE5"/>
    <w:rsid w:val="00C4475C"/>
    <w:rsid w:val="00C44CE1"/>
    <w:rsid w:val="00C4553E"/>
    <w:rsid w:val="00C45BF0"/>
    <w:rsid w:val="00C45C93"/>
    <w:rsid w:val="00C465F2"/>
    <w:rsid w:val="00C47B91"/>
    <w:rsid w:val="00C50C85"/>
    <w:rsid w:val="00C5133A"/>
    <w:rsid w:val="00C51716"/>
    <w:rsid w:val="00C51E32"/>
    <w:rsid w:val="00C51E3B"/>
    <w:rsid w:val="00C51E93"/>
    <w:rsid w:val="00C52512"/>
    <w:rsid w:val="00C52696"/>
    <w:rsid w:val="00C5312C"/>
    <w:rsid w:val="00C5362C"/>
    <w:rsid w:val="00C54955"/>
    <w:rsid w:val="00C54A0C"/>
    <w:rsid w:val="00C54D0D"/>
    <w:rsid w:val="00C55107"/>
    <w:rsid w:val="00C553D2"/>
    <w:rsid w:val="00C55C61"/>
    <w:rsid w:val="00C55F37"/>
    <w:rsid w:val="00C565E6"/>
    <w:rsid w:val="00C56ACB"/>
    <w:rsid w:val="00C576FB"/>
    <w:rsid w:val="00C578CD"/>
    <w:rsid w:val="00C57B51"/>
    <w:rsid w:val="00C60219"/>
    <w:rsid w:val="00C604E6"/>
    <w:rsid w:val="00C60B46"/>
    <w:rsid w:val="00C60F4F"/>
    <w:rsid w:val="00C6125F"/>
    <w:rsid w:val="00C62066"/>
    <w:rsid w:val="00C62442"/>
    <w:rsid w:val="00C62488"/>
    <w:rsid w:val="00C6251A"/>
    <w:rsid w:val="00C62C98"/>
    <w:rsid w:val="00C634CE"/>
    <w:rsid w:val="00C637FA"/>
    <w:rsid w:val="00C63F37"/>
    <w:rsid w:val="00C64302"/>
    <w:rsid w:val="00C6479E"/>
    <w:rsid w:val="00C657D4"/>
    <w:rsid w:val="00C66F44"/>
    <w:rsid w:val="00C705B9"/>
    <w:rsid w:val="00C717F9"/>
    <w:rsid w:val="00C717FA"/>
    <w:rsid w:val="00C71EF2"/>
    <w:rsid w:val="00C7247A"/>
    <w:rsid w:val="00C72628"/>
    <w:rsid w:val="00C7282E"/>
    <w:rsid w:val="00C72A56"/>
    <w:rsid w:val="00C72BCB"/>
    <w:rsid w:val="00C72F20"/>
    <w:rsid w:val="00C73484"/>
    <w:rsid w:val="00C7394A"/>
    <w:rsid w:val="00C73ED4"/>
    <w:rsid w:val="00C74BF3"/>
    <w:rsid w:val="00C75190"/>
    <w:rsid w:val="00C755A7"/>
    <w:rsid w:val="00C7615E"/>
    <w:rsid w:val="00C77BFE"/>
    <w:rsid w:val="00C803A9"/>
    <w:rsid w:val="00C805A3"/>
    <w:rsid w:val="00C8085C"/>
    <w:rsid w:val="00C80DD1"/>
    <w:rsid w:val="00C8170C"/>
    <w:rsid w:val="00C82447"/>
    <w:rsid w:val="00C82531"/>
    <w:rsid w:val="00C8278A"/>
    <w:rsid w:val="00C82E6A"/>
    <w:rsid w:val="00C82FBE"/>
    <w:rsid w:val="00C831C3"/>
    <w:rsid w:val="00C83C2F"/>
    <w:rsid w:val="00C83EE2"/>
    <w:rsid w:val="00C8468F"/>
    <w:rsid w:val="00C84D4E"/>
    <w:rsid w:val="00C851B9"/>
    <w:rsid w:val="00C85294"/>
    <w:rsid w:val="00C854C1"/>
    <w:rsid w:val="00C85747"/>
    <w:rsid w:val="00C864FD"/>
    <w:rsid w:val="00C86779"/>
    <w:rsid w:val="00C86B8E"/>
    <w:rsid w:val="00C8722A"/>
    <w:rsid w:val="00C8732D"/>
    <w:rsid w:val="00C87AF9"/>
    <w:rsid w:val="00C87F1F"/>
    <w:rsid w:val="00C913F5"/>
    <w:rsid w:val="00C913FA"/>
    <w:rsid w:val="00C91525"/>
    <w:rsid w:val="00C91B2A"/>
    <w:rsid w:val="00C91F77"/>
    <w:rsid w:val="00C9207D"/>
    <w:rsid w:val="00C92156"/>
    <w:rsid w:val="00C92395"/>
    <w:rsid w:val="00C92989"/>
    <w:rsid w:val="00C930FC"/>
    <w:rsid w:val="00C93558"/>
    <w:rsid w:val="00C935DC"/>
    <w:rsid w:val="00C93ACB"/>
    <w:rsid w:val="00C94587"/>
    <w:rsid w:val="00C94F1A"/>
    <w:rsid w:val="00C953CF"/>
    <w:rsid w:val="00C96396"/>
    <w:rsid w:val="00C963A9"/>
    <w:rsid w:val="00C96498"/>
    <w:rsid w:val="00C9663D"/>
    <w:rsid w:val="00CA103B"/>
    <w:rsid w:val="00CA1503"/>
    <w:rsid w:val="00CA19D9"/>
    <w:rsid w:val="00CA2600"/>
    <w:rsid w:val="00CA27F9"/>
    <w:rsid w:val="00CA2EDA"/>
    <w:rsid w:val="00CA2F3B"/>
    <w:rsid w:val="00CA382C"/>
    <w:rsid w:val="00CA3BD1"/>
    <w:rsid w:val="00CA3E1C"/>
    <w:rsid w:val="00CA4012"/>
    <w:rsid w:val="00CA4461"/>
    <w:rsid w:val="00CA475E"/>
    <w:rsid w:val="00CA5662"/>
    <w:rsid w:val="00CA5AFC"/>
    <w:rsid w:val="00CA6816"/>
    <w:rsid w:val="00CA6E05"/>
    <w:rsid w:val="00CA73C9"/>
    <w:rsid w:val="00CA74C3"/>
    <w:rsid w:val="00CA77E6"/>
    <w:rsid w:val="00CA7C98"/>
    <w:rsid w:val="00CB00F4"/>
    <w:rsid w:val="00CB0100"/>
    <w:rsid w:val="00CB066D"/>
    <w:rsid w:val="00CB0F36"/>
    <w:rsid w:val="00CB0FC5"/>
    <w:rsid w:val="00CB173A"/>
    <w:rsid w:val="00CB1863"/>
    <w:rsid w:val="00CB2892"/>
    <w:rsid w:val="00CB2897"/>
    <w:rsid w:val="00CB29CF"/>
    <w:rsid w:val="00CB3065"/>
    <w:rsid w:val="00CB31BC"/>
    <w:rsid w:val="00CB34EA"/>
    <w:rsid w:val="00CB37F5"/>
    <w:rsid w:val="00CB3FAC"/>
    <w:rsid w:val="00CB42E2"/>
    <w:rsid w:val="00CB437B"/>
    <w:rsid w:val="00CB48B0"/>
    <w:rsid w:val="00CB50BD"/>
    <w:rsid w:val="00CB5109"/>
    <w:rsid w:val="00CB515A"/>
    <w:rsid w:val="00CB5549"/>
    <w:rsid w:val="00CB57C4"/>
    <w:rsid w:val="00CB58D6"/>
    <w:rsid w:val="00CB5E4B"/>
    <w:rsid w:val="00CB5FC2"/>
    <w:rsid w:val="00CB62E3"/>
    <w:rsid w:val="00CB66C0"/>
    <w:rsid w:val="00CB7720"/>
    <w:rsid w:val="00CB7ACA"/>
    <w:rsid w:val="00CB7E44"/>
    <w:rsid w:val="00CC0BD5"/>
    <w:rsid w:val="00CC1489"/>
    <w:rsid w:val="00CC160B"/>
    <w:rsid w:val="00CC19D7"/>
    <w:rsid w:val="00CC1AB5"/>
    <w:rsid w:val="00CC280A"/>
    <w:rsid w:val="00CC2990"/>
    <w:rsid w:val="00CC2AB8"/>
    <w:rsid w:val="00CC3208"/>
    <w:rsid w:val="00CC3302"/>
    <w:rsid w:val="00CC357A"/>
    <w:rsid w:val="00CC471A"/>
    <w:rsid w:val="00CC51AB"/>
    <w:rsid w:val="00CC5B9A"/>
    <w:rsid w:val="00CC5D8F"/>
    <w:rsid w:val="00CC60A9"/>
    <w:rsid w:val="00CC61F9"/>
    <w:rsid w:val="00CC6753"/>
    <w:rsid w:val="00CC68E3"/>
    <w:rsid w:val="00CC6AC4"/>
    <w:rsid w:val="00CC6B07"/>
    <w:rsid w:val="00CC6BD7"/>
    <w:rsid w:val="00CC7359"/>
    <w:rsid w:val="00CD0053"/>
    <w:rsid w:val="00CD05AD"/>
    <w:rsid w:val="00CD0A6C"/>
    <w:rsid w:val="00CD12DF"/>
    <w:rsid w:val="00CD13F1"/>
    <w:rsid w:val="00CD1D65"/>
    <w:rsid w:val="00CD2159"/>
    <w:rsid w:val="00CD2BB5"/>
    <w:rsid w:val="00CD2E18"/>
    <w:rsid w:val="00CD2E1F"/>
    <w:rsid w:val="00CD30D1"/>
    <w:rsid w:val="00CD3119"/>
    <w:rsid w:val="00CD324B"/>
    <w:rsid w:val="00CD33F5"/>
    <w:rsid w:val="00CD3C0E"/>
    <w:rsid w:val="00CD3D25"/>
    <w:rsid w:val="00CD4485"/>
    <w:rsid w:val="00CD477C"/>
    <w:rsid w:val="00CD4A7F"/>
    <w:rsid w:val="00CD4BB8"/>
    <w:rsid w:val="00CD519F"/>
    <w:rsid w:val="00CD533B"/>
    <w:rsid w:val="00CD59F1"/>
    <w:rsid w:val="00CD5FEF"/>
    <w:rsid w:val="00CD603E"/>
    <w:rsid w:val="00CD621E"/>
    <w:rsid w:val="00CD64F4"/>
    <w:rsid w:val="00CD675E"/>
    <w:rsid w:val="00CD6D6C"/>
    <w:rsid w:val="00CD6E2B"/>
    <w:rsid w:val="00CD6E60"/>
    <w:rsid w:val="00CD73DC"/>
    <w:rsid w:val="00CD7CBA"/>
    <w:rsid w:val="00CE045E"/>
    <w:rsid w:val="00CE06FF"/>
    <w:rsid w:val="00CE0E72"/>
    <w:rsid w:val="00CE0EB0"/>
    <w:rsid w:val="00CE1253"/>
    <w:rsid w:val="00CE1A9F"/>
    <w:rsid w:val="00CE1D2F"/>
    <w:rsid w:val="00CE2776"/>
    <w:rsid w:val="00CE29DD"/>
    <w:rsid w:val="00CE2C22"/>
    <w:rsid w:val="00CE2C6F"/>
    <w:rsid w:val="00CE2CEE"/>
    <w:rsid w:val="00CE3465"/>
    <w:rsid w:val="00CE410B"/>
    <w:rsid w:val="00CE4547"/>
    <w:rsid w:val="00CE50D6"/>
    <w:rsid w:val="00CE50E9"/>
    <w:rsid w:val="00CE575A"/>
    <w:rsid w:val="00CE5DD2"/>
    <w:rsid w:val="00CE5E44"/>
    <w:rsid w:val="00CE60F0"/>
    <w:rsid w:val="00CE68D6"/>
    <w:rsid w:val="00CE6905"/>
    <w:rsid w:val="00CE6B49"/>
    <w:rsid w:val="00CE765E"/>
    <w:rsid w:val="00CE7D3F"/>
    <w:rsid w:val="00CF04E5"/>
    <w:rsid w:val="00CF08DD"/>
    <w:rsid w:val="00CF08E1"/>
    <w:rsid w:val="00CF0AFC"/>
    <w:rsid w:val="00CF0C13"/>
    <w:rsid w:val="00CF14C6"/>
    <w:rsid w:val="00CF28DC"/>
    <w:rsid w:val="00CF304C"/>
    <w:rsid w:val="00CF3084"/>
    <w:rsid w:val="00CF49B1"/>
    <w:rsid w:val="00CF4B32"/>
    <w:rsid w:val="00CF4CD3"/>
    <w:rsid w:val="00CF4F95"/>
    <w:rsid w:val="00CF573A"/>
    <w:rsid w:val="00CF5BA2"/>
    <w:rsid w:val="00CF6282"/>
    <w:rsid w:val="00CF6624"/>
    <w:rsid w:val="00CF66E7"/>
    <w:rsid w:val="00CF6770"/>
    <w:rsid w:val="00CF678D"/>
    <w:rsid w:val="00CF6C11"/>
    <w:rsid w:val="00CF7296"/>
    <w:rsid w:val="00CF7534"/>
    <w:rsid w:val="00CF769D"/>
    <w:rsid w:val="00D008E8"/>
    <w:rsid w:val="00D00929"/>
    <w:rsid w:val="00D00B4F"/>
    <w:rsid w:val="00D00C11"/>
    <w:rsid w:val="00D00FBC"/>
    <w:rsid w:val="00D017F4"/>
    <w:rsid w:val="00D02047"/>
    <w:rsid w:val="00D0214D"/>
    <w:rsid w:val="00D022A7"/>
    <w:rsid w:val="00D023D8"/>
    <w:rsid w:val="00D02CB1"/>
    <w:rsid w:val="00D03211"/>
    <w:rsid w:val="00D03453"/>
    <w:rsid w:val="00D037E2"/>
    <w:rsid w:val="00D05C81"/>
    <w:rsid w:val="00D063B4"/>
    <w:rsid w:val="00D0746A"/>
    <w:rsid w:val="00D07FFC"/>
    <w:rsid w:val="00D104F6"/>
    <w:rsid w:val="00D10F18"/>
    <w:rsid w:val="00D124E8"/>
    <w:rsid w:val="00D125CA"/>
    <w:rsid w:val="00D129DD"/>
    <w:rsid w:val="00D12F4F"/>
    <w:rsid w:val="00D1316A"/>
    <w:rsid w:val="00D138BD"/>
    <w:rsid w:val="00D13C58"/>
    <w:rsid w:val="00D14374"/>
    <w:rsid w:val="00D14426"/>
    <w:rsid w:val="00D144C2"/>
    <w:rsid w:val="00D14A9C"/>
    <w:rsid w:val="00D15269"/>
    <w:rsid w:val="00D15721"/>
    <w:rsid w:val="00D157EC"/>
    <w:rsid w:val="00D15A11"/>
    <w:rsid w:val="00D15D76"/>
    <w:rsid w:val="00D16002"/>
    <w:rsid w:val="00D171B7"/>
    <w:rsid w:val="00D175D5"/>
    <w:rsid w:val="00D17A07"/>
    <w:rsid w:val="00D20077"/>
    <w:rsid w:val="00D20206"/>
    <w:rsid w:val="00D205D9"/>
    <w:rsid w:val="00D213AC"/>
    <w:rsid w:val="00D21A83"/>
    <w:rsid w:val="00D21C94"/>
    <w:rsid w:val="00D22471"/>
    <w:rsid w:val="00D22A91"/>
    <w:rsid w:val="00D22EF5"/>
    <w:rsid w:val="00D23371"/>
    <w:rsid w:val="00D237FC"/>
    <w:rsid w:val="00D24913"/>
    <w:rsid w:val="00D24DDE"/>
    <w:rsid w:val="00D2566B"/>
    <w:rsid w:val="00D2569D"/>
    <w:rsid w:val="00D258DA"/>
    <w:rsid w:val="00D25E32"/>
    <w:rsid w:val="00D2612A"/>
    <w:rsid w:val="00D267CC"/>
    <w:rsid w:val="00D26C07"/>
    <w:rsid w:val="00D27BFB"/>
    <w:rsid w:val="00D27D22"/>
    <w:rsid w:val="00D27D26"/>
    <w:rsid w:val="00D27DD4"/>
    <w:rsid w:val="00D3000B"/>
    <w:rsid w:val="00D30018"/>
    <w:rsid w:val="00D305F0"/>
    <w:rsid w:val="00D30C39"/>
    <w:rsid w:val="00D30C42"/>
    <w:rsid w:val="00D30E7F"/>
    <w:rsid w:val="00D31043"/>
    <w:rsid w:val="00D3104D"/>
    <w:rsid w:val="00D3151C"/>
    <w:rsid w:val="00D316A4"/>
    <w:rsid w:val="00D317CF"/>
    <w:rsid w:val="00D31886"/>
    <w:rsid w:val="00D31D80"/>
    <w:rsid w:val="00D320EF"/>
    <w:rsid w:val="00D324DD"/>
    <w:rsid w:val="00D32C63"/>
    <w:rsid w:val="00D33021"/>
    <w:rsid w:val="00D3312A"/>
    <w:rsid w:val="00D33B3C"/>
    <w:rsid w:val="00D34B10"/>
    <w:rsid w:val="00D34D20"/>
    <w:rsid w:val="00D34D97"/>
    <w:rsid w:val="00D34E0E"/>
    <w:rsid w:val="00D35513"/>
    <w:rsid w:val="00D359D9"/>
    <w:rsid w:val="00D367DA"/>
    <w:rsid w:val="00D37EA7"/>
    <w:rsid w:val="00D405E6"/>
    <w:rsid w:val="00D4090D"/>
    <w:rsid w:val="00D41186"/>
    <w:rsid w:val="00D4179B"/>
    <w:rsid w:val="00D417AA"/>
    <w:rsid w:val="00D41CEC"/>
    <w:rsid w:val="00D424DC"/>
    <w:rsid w:val="00D42C4A"/>
    <w:rsid w:val="00D42D38"/>
    <w:rsid w:val="00D42E43"/>
    <w:rsid w:val="00D4388A"/>
    <w:rsid w:val="00D43B8F"/>
    <w:rsid w:val="00D444DD"/>
    <w:rsid w:val="00D4461D"/>
    <w:rsid w:val="00D45061"/>
    <w:rsid w:val="00D45CCB"/>
    <w:rsid w:val="00D4617B"/>
    <w:rsid w:val="00D463DF"/>
    <w:rsid w:val="00D465E8"/>
    <w:rsid w:val="00D46695"/>
    <w:rsid w:val="00D469D9"/>
    <w:rsid w:val="00D46DBB"/>
    <w:rsid w:val="00D4759A"/>
    <w:rsid w:val="00D47783"/>
    <w:rsid w:val="00D47819"/>
    <w:rsid w:val="00D50150"/>
    <w:rsid w:val="00D509BC"/>
    <w:rsid w:val="00D50D59"/>
    <w:rsid w:val="00D51230"/>
    <w:rsid w:val="00D51814"/>
    <w:rsid w:val="00D51837"/>
    <w:rsid w:val="00D51FEE"/>
    <w:rsid w:val="00D5228F"/>
    <w:rsid w:val="00D52431"/>
    <w:rsid w:val="00D52711"/>
    <w:rsid w:val="00D53311"/>
    <w:rsid w:val="00D537E7"/>
    <w:rsid w:val="00D538DF"/>
    <w:rsid w:val="00D53A0F"/>
    <w:rsid w:val="00D543B6"/>
    <w:rsid w:val="00D545D1"/>
    <w:rsid w:val="00D54B7F"/>
    <w:rsid w:val="00D54C5E"/>
    <w:rsid w:val="00D55138"/>
    <w:rsid w:val="00D55210"/>
    <w:rsid w:val="00D558C3"/>
    <w:rsid w:val="00D5617B"/>
    <w:rsid w:val="00D563AB"/>
    <w:rsid w:val="00D5661A"/>
    <w:rsid w:val="00D57BD5"/>
    <w:rsid w:val="00D600A1"/>
    <w:rsid w:val="00D60378"/>
    <w:rsid w:val="00D6098D"/>
    <w:rsid w:val="00D6132D"/>
    <w:rsid w:val="00D61DDF"/>
    <w:rsid w:val="00D62AEF"/>
    <w:rsid w:val="00D62EDE"/>
    <w:rsid w:val="00D6339E"/>
    <w:rsid w:val="00D6340D"/>
    <w:rsid w:val="00D6343A"/>
    <w:rsid w:val="00D64880"/>
    <w:rsid w:val="00D64C2E"/>
    <w:rsid w:val="00D64D34"/>
    <w:rsid w:val="00D658AE"/>
    <w:rsid w:val="00D65A1A"/>
    <w:rsid w:val="00D6645B"/>
    <w:rsid w:val="00D66AFE"/>
    <w:rsid w:val="00D66B28"/>
    <w:rsid w:val="00D677EC"/>
    <w:rsid w:val="00D67A86"/>
    <w:rsid w:val="00D7025E"/>
    <w:rsid w:val="00D709E5"/>
    <w:rsid w:val="00D70C75"/>
    <w:rsid w:val="00D70FB7"/>
    <w:rsid w:val="00D710FD"/>
    <w:rsid w:val="00D71F5A"/>
    <w:rsid w:val="00D72BAE"/>
    <w:rsid w:val="00D73C18"/>
    <w:rsid w:val="00D73E85"/>
    <w:rsid w:val="00D74E65"/>
    <w:rsid w:val="00D75013"/>
    <w:rsid w:val="00D75661"/>
    <w:rsid w:val="00D75BB7"/>
    <w:rsid w:val="00D75FA7"/>
    <w:rsid w:val="00D762D2"/>
    <w:rsid w:val="00D76AB8"/>
    <w:rsid w:val="00D7752E"/>
    <w:rsid w:val="00D77E86"/>
    <w:rsid w:val="00D77ED8"/>
    <w:rsid w:val="00D80B91"/>
    <w:rsid w:val="00D80D06"/>
    <w:rsid w:val="00D80D65"/>
    <w:rsid w:val="00D80EDF"/>
    <w:rsid w:val="00D80FAB"/>
    <w:rsid w:val="00D8135D"/>
    <w:rsid w:val="00D815D0"/>
    <w:rsid w:val="00D8219A"/>
    <w:rsid w:val="00D8284D"/>
    <w:rsid w:val="00D828A4"/>
    <w:rsid w:val="00D82E73"/>
    <w:rsid w:val="00D83835"/>
    <w:rsid w:val="00D8468F"/>
    <w:rsid w:val="00D84BAC"/>
    <w:rsid w:val="00D851F7"/>
    <w:rsid w:val="00D8528E"/>
    <w:rsid w:val="00D85417"/>
    <w:rsid w:val="00D860FE"/>
    <w:rsid w:val="00D864A1"/>
    <w:rsid w:val="00D868F9"/>
    <w:rsid w:val="00D87981"/>
    <w:rsid w:val="00D87BE7"/>
    <w:rsid w:val="00D87FCE"/>
    <w:rsid w:val="00D9071F"/>
    <w:rsid w:val="00D90EEB"/>
    <w:rsid w:val="00D910F7"/>
    <w:rsid w:val="00D910FE"/>
    <w:rsid w:val="00D911E5"/>
    <w:rsid w:val="00D91291"/>
    <w:rsid w:val="00D9155F"/>
    <w:rsid w:val="00D92270"/>
    <w:rsid w:val="00D923AB"/>
    <w:rsid w:val="00D931D6"/>
    <w:rsid w:val="00D940C6"/>
    <w:rsid w:val="00D94247"/>
    <w:rsid w:val="00D94CC6"/>
    <w:rsid w:val="00D955C4"/>
    <w:rsid w:val="00D95A06"/>
    <w:rsid w:val="00D95C97"/>
    <w:rsid w:val="00D95F73"/>
    <w:rsid w:val="00D96EB8"/>
    <w:rsid w:val="00D96F1E"/>
    <w:rsid w:val="00D970EF"/>
    <w:rsid w:val="00D97855"/>
    <w:rsid w:val="00D97D7A"/>
    <w:rsid w:val="00D97E33"/>
    <w:rsid w:val="00DA012A"/>
    <w:rsid w:val="00DA03C6"/>
    <w:rsid w:val="00DA0770"/>
    <w:rsid w:val="00DA0D54"/>
    <w:rsid w:val="00DA1823"/>
    <w:rsid w:val="00DA1F05"/>
    <w:rsid w:val="00DA252B"/>
    <w:rsid w:val="00DA2542"/>
    <w:rsid w:val="00DA2EF6"/>
    <w:rsid w:val="00DA308E"/>
    <w:rsid w:val="00DA318D"/>
    <w:rsid w:val="00DA3350"/>
    <w:rsid w:val="00DA38BF"/>
    <w:rsid w:val="00DA3C85"/>
    <w:rsid w:val="00DA4328"/>
    <w:rsid w:val="00DA4CCA"/>
    <w:rsid w:val="00DA5395"/>
    <w:rsid w:val="00DA5BF5"/>
    <w:rsid w:val="00DA6F5A"/>
    <w:rsid w:val="00DA7342"/>
    <w:rsid w:val="00DA7958"/>
    <w:rsid w:val="00DA7A3D"/>
    <w:rsid w:val="00DA7CB7"/>
    <w:rsid w:val="00DB019D"/>
    <w:rsid w:val="00DB0431"/>
    <w:rsid w:val="00DB0A1D"/>
    <w:rsid w:val="00DB0B34"/>
    <w:rsid w:val="00DB0DE9"/>
    <w:rsid w:val="00DB1560"/>
    <w:rsid w:val="00DB16DC"/>
    <w:rsid w:val="00DB234A"/>
    <w:rsid w:val="00DB252D"/>
    <w:rsid w:val="00DB2AFB"/>
    <w:rsid w:val="00DB2B22"/>
    <w:rsid w:val="00DB393D"/>
    <w:rsid w:val="00DB4210"/>
    <w:rsid w:val="00DB4369"/>
    <w:rsid w:val="00DB4E0C"/>
    <w:rsid w:val="00DB4E5F"/>
    <w:rsid w:val="00DB5148"/>
    <w:rsid w:val="00DB5B8D"/>
    <w:rsid w:val="00DB6C9F"/>
    <w:rsid w:val="00DB6E1E"/>
    <w:rsid w:val="00DB7457"/>
    <w:rsid w:val="00DB76DD"/>
    <w:rsid w:val="00DB790F"/>
    <w:rsid w:val="00DC0BF7"/>
    <w:rsid w:val="00DC0F7C"/>
    <w:rsid w:val="00DC1B07"/>
    <w:rsid w:val="00DC1B83"/>
    <w:rsid w:val="00DC218A"/>
    <w:rsid w:val="00DC23C2"/>
    <w:rsid w:val="00DC244A"/>
    <w:rsid w:val="00DC2450"/>
    <w:rsid w:val="00DC2938"/>
    <w:rsid w:val="00DC2C81"/>
    <w:rsid w:val="00DC2C8D"/>
    <w:rsid w:val="00DC2F58"/>
    <w:rsid w:val="00DC314D"/>
    <w:rsid w:val="00DC3A23"/>
    <w:rsid w:val="00DC4175"/>
    <w:rsid w:val="00DC4FBE"/>
    <w:rsid w:val="00DC51DA"/>
    <w:rsid w:val="00DC5620"/>
    <w:rsid w:val="00DC5AB4"/>
    <w:rsid w:val="00DC5F5B"/>
    <w:rsid w:val="00DC618A"/>
    <w:rsid w:val="00DC62A9"/>
    <w:rsid w:val="00DC6A94"/>
    <w:rsid w:val="00DC6CFA"/>
    <w:rsid w:val="00DC6FCA"/>
    <w:rsid w:val="00DC7A0C"/>
    <w:rsid w:val="00DC7DD7"/>
    <w:rsid w:val="00DD0101"/>
    <w:rsid w:val="00DD053A"/>
    <w:rsid w:val="00DD0619"/>
    <w:rsid w:val="00DD122B"/>
    <w:rsid w:val="00DD1397"/>
    <w:rsid w:val="00DD149B"/>
    <w:rsid w:val="00DD2304"/>
    <w:rsid w:val="00DD27FB"/>
    <w:rsid w:val="00DD2DA3"/>
    <w:rsid w:val="00DD331A"/>
    <w:rsid w:val="00DD3328"/>
    <w:rsid w:val="00DD3D2B"/>
    <w:rsid w:val="00DD4643"/>
    <w:rsid w:val="00DD4664"/>
    <w:rsid w:val="00DD56D1"/>
    <w:rsid w:val="00DD58F4"/>
    <w:rsid w:val="00DD5DA8"/>
    <w:rsid w:val="00DD6293"/>
    <w:rsid w:val="00DD6F55"/>
    <w:rsid w:val="00DD7836"/>
    <w:rsid w:val="00DD7898"/>
    <w:rsid w:val="00DD7998"/>
    <w:rsid w:val="00DE009C"/>
    <w:rsid w:val="00DE09B1"/>
    <w:rsid w:val="00DE0D19"/>
    <w:rsid w:val="00DE118A"/>
    <w:rsid w:val="00DE15D7"/>
    <w:rsid w:val="00DE1818"/>
    <w:rsid w:val="00DE2244"/>
    <w:rsid w:val="00DE3201"/>
    <w:rsid w:val="00DE3300"/>
    <w:rsid w:val="00DE3F53"/>
    <w:rsid w:val="00DE4489"/>
    <w:rsid w:val="00DE5D1A"/>
    <w:rsid w:val="00DE66A3"/>
    <w:rsid w:val="00DE688F"/>
    <w:rsid w:val="00DE6CF8"/>
    <w:rsid w:val="00DE7558"/>
    <w:rsid w:val="00DE75F3"/>
    <w:rsid w:val="00DE7A31"/>
    <w:rsid w:val="00DE7A81"/>
    <w:rsid w:val="00DF0161"/>
    <w:rsid w:val="00DF0B21"/>
    <w:rsid w:val="00DF0BE3"/>
    <w:rsid w:val="00DF0DF0"/>
    <w:rsid w:val="00DF167A"/>
    <w:rsid w:val="00DF1731"/>
    <w:rsid w:val="00DF1979"/>
    <w:rsid w:val="00DF25E0"/>
    <w:rsid w:val="00DF2B65"/>
    <w:rsid w:val="00DF37CE"/>
    <w:rsid w:val="00DF387F"/>
    <w:rsid w:val="00DF3C8A"/>
    <w:rsid w:val="00DF40DA"/>
    <w:rsid w:val="00DF4B36"/>
    <w:rsid w:val="00DF5E50"/>
    <w:rsid w:val="00DF7CC3"/>
    <w:rsid w:val="00E00165"/>
    <w:rsid w:val="00E0040B"/>
    <w:rsid w:val="00E00426"/>
    <w:rsid w:val="00E008BD"/>
    <w:rsid w:val="00E00AD7"/>
    <w:rsid w:val="00E01000"/>
    <w:rsid w:val="00E013B8"/>
    <w:rsid w:val="00E01602"/>
    <w:rsid w:val="00E016A2"/>
    <w:rsid w:val="00E0252E"/>
    <w:rsid w:val="00E0275E"/>
    <w:rsid w:val="00E02D4C"/>
    <w:rsid w:val="00E02E9C"/>
    <w:rsid w:val="00E03223"/>
    <w:rsid w:val="00E0328B"/>
    <w:rsid w:val="00E03BF8"/>
    <w:rsid w:val="00E03C79"/>
    <w:rsid w:val="00E03DD5"/>
    <w:rsid w:val="00E04231"/>
    <w:rsid w:val="00E04E3E"/>
    <w:rsid w:val="00E0563E"/>
    <w:rsid w:val="00E0604F"/>
    <w:rsid w:val="00E061A5"/>
    <w:rsid w:val="00E0675E"/>
    <w:rsid w:val="00E06A72"/>
    <w:rsid w:val="00E06A81"/>
    <w:rsid w:val="00E070E7"/>
    <w:rsid w:val="00E07277"/>
    <w:rsid w:val="00E10F51"/>
    <w:rsid w:val="00E1119C"/>
    <w:rsid w:val="00E11CAB"/>
    <w:rsid w:val="00E12542"/>
    <w:rsid w:val="00E13D18"/>
    <w:rsid w:val="00E1504B"/>
    <w:rsid w:val="00E157F2"/>
    <w:rsid w:val="00E159B3"/>
    <w:rsid w:val="00E1603B"/>
    <w:rsid w:val="00E1605C"/>
    <w:rsid w:val="00E1675A"/>
    <w:rsid w:val="00E16AF6"/>
    <w:rsid w:val="00E16C43"/>
    <w:rsid w:val="00E20024"/>
    <w:rsid w:val="00E2024C"/>
    <w:rsid w:val="00E2060E"/>
    <w:rsid w:val="00E209F5"/>
    <w:rsid w:val="00E20AD4"/>
    <w:rsid w:val="00E211A8"/>
    <w:rsid w:val="00E21C74"/>
    <w:rsid w:val="00E21DCB"/>
    <w:rsid w:val="00E21E6E"/>
    <w:rsid w:val="00E22646"/>
    <w:rsid w:val="00E24098"/>
    <w:rsid w:val="00E242C9"/>
    <w:rsid w:val="00E2447F"/>
    <w:rsid w:val="00E245BC"/>
    <w:rsid w:val="00E2499C"/>
    <w:rsid w:val="00E24C0C"/>
    <w:rsid w:val="00E24DF5"/>
    <w:rsid w:val="00E251DE"/>
    <w:rsid w:val="00E256D7"/>
    <w:rsid w:val="00E25F25"/>
    <w:rsid w:val="00E2651D"/>
    <w:rsid w:val="00E2692A"/>
    <w:rsid w:val="00E26F80"/>
    <w:rsid w:val="00E26FC0"/>
    <w:rsid w:val="00E26FD4"/>
    <w:rsid w:val="00E27300"/>
    <w:rsid w:val="00E27EA1"/>
    <w:rsid w:val="00E27FB7"/>
    <w:rsid w:val="00E3019B"/>
    <w:rsid w:val="00E311F2"/>
    <w:rsid w:val="00E31576"/>
    <w:rsid w:val="00E327B9"/>
    <w:rsid w:val="00E32B52"/>
    <w:rsid w:val="00E32FF3"/>
    <w:rsid w:val="00E330A0"/>
    <w:rsid w:val="00E33857"/>
    <w:rsid w:val="00E33C8C"/>
    <w:rsid w:val="00E3418C"/>
    <w:rsid w:val="00E34CA2"/>
    <w:rsid w:val="00E34F0F"/>
    <w:rsid w:val="00E35209"/>
    <w:rsid w:val="00E358C7"/>
    <w:rsid w:val="00E35AA3"/>
    <w:rsid w:val="00E36680"/>
    <w:rsid w:val="00E36CFE"/>
    <w:rsid w:val="00E36D20"/>
    <w:rsid w:val="00E37242"/>
    <w:rsid w:val="00E372B7"/>
    <w:rsid w:val="00E37C5E"/>
    <w:rsid w:val="00E37DBC"/>
    <w:rsid w:val="00E40559"/>
    <w:rsid w:val="00E405C7"/>
    <w:rsid w:val="00E41245"/>
    <w:rsid w:val="00E41E3E"/>
    <w:rsid w:val="00E42C4C"/>
    <w:rsid w:val="00E434CB"/>
    <w:rsid w:val="00E43591"/>
    <w:rsid w:val="00E437DE"/>
    <w:rsid w:val="00E43F9E"/>
    <w:rsid w:val="00E440D2"/>
    <w:rsid w:val="00E44423"/>
    <w:rsid w:val="00E45910"/>
    <w:rsid w:val="00E45A0E"/>
    <w:rsid w:val="00E45C6D"/>
    <w:rsid w:val="00E45E1F"/>
    <w:rsid w:val="00E4673E"/>
    <w:rsid w:val="00E46B20"/>
    <w:rsid w:val="00E46CD2"/>
    <w:rsid w:val="00E47737"/>
    <w:rsid w:val="00E508A2"/>
    <w:rsid w:val="00E50CA4"/>
    <w:rsid w:val="00E50D6D"/>
    <w:rsid w:val="00E5103C"/>
    <w:rsid w:val="00E5131F"/>
    <w:rsid w:val="00E51482"/>
    <w:rsid w:val="00E514B8"/>
    <w:rsid w:val="00E51715"/>
    <w:rsid w:val="00E5230A"/>
    <w:rsid w:val="00E52625"/>
    <w:rsid w:val="00E526FD"/>
    <w:rsid w:val="00E528DB"/>
    <w:rsid w:val="00E52B2B"/>
    <w:rsid w:val="00E54616"/>
    <w:rsid w:val="00E547A5"/>
    <w:rsid w:val="00E54B04"/>
    <w:rsid w:val="00E5503F"/>
    <w:rsid w:val="00E55AAB"/>
    <w:rsid w:val="00E56388"/>
    <w:rsid w:val="00E56D13"/>
    <w:rsid w:val="00E57711"/>
    <w:rsid w:val="00E57EB7"/>
    <w:rsid w:val="00E6006D"/>
    <w:rsid w:val="00E605CA"/>
    <w:rsid w:val="00E60E67"/>
    <w:rsid w:val="00E610CC"/>
    <w:rsid w:val="00E616C0"/>
    <w:rsid w:val="00E6194C"/>
    <w:rsid w:val="00E6236D"/>
    <w:rsid w:val="00E62FC3"/>
    <w:rsid w:val="00E63027"/>
    <w:rsid w:val="00E63357"/>
    <w:rsid w:val="00E6390B"/>
    <w:rsid w:val="00E6460B"/>
    <w:rsid w:val="00E64862"/>
    <w:rsid w:val="00E64E39"/>
    <w:rsid w:val="00E650D9"/>
    <w:rsid w:val="00E65CB1"/>
    <w:rsid w:val="00E67B44"/>
    <w:rsid w:val="00E67CE7"/>
    <w:rsid w:val="00E67DDB"/>
    <w:rsid w:val="00E67EF4"/>
    <w:rsid w:val="00E70290"/>
    <w:rsid w:val="00E709A4"/>
    <w:rsid w:val="00E711CA"/>
    <w:rsid w:val="00E71372"/>
    <w:rsid w:val="00E71597"/>
    <w:rsid w:val="00E71642"/>
    <w:rsid w:val="00E716B3"/>
    <w:rsid w:val="00E7188A"/>
    <w:rsid w:val="00E71BF3"/>
    <w:rsid w:val="00E71DF9"/>
    <w:rsid w:val="00E71E0B"/>
    <w:rsid w:val="00E72831"/>
    <w:rsid w:val="00E72E2D"/>
    <w:rsid w:val="00E73A5A"/>
    <w:rsid w:val="00E73DB2"/>
    <w:rsid w:val="00E73F15"/>
    <w:rsid w:val="00E74002"/>
    <w:rsid w:val="00E74C5B"/>
    <w:rsid w:val="00E764F6"/>
    <w:rsid w:val="00E76F0E"/>
    <w:rsid w:val="00E76FC8"/>
    <w:rsid w:val="00E7705F"/>
    <w:rsid w:val="00E773BB"/>
    <w:rsid w:val="00E775AD"/>
    <w:rsid w:val="00E8099E"/>
    <w:rsid w:val="00E80A4F"/>
    <w:rsid w:val="00E81542"/>
    <w:rsid w:val="00E8196E"/>
    <w:rsid w:val="00E81ED8"/>
    <w:rsid w:val="00E82147"/>
    <w:rsid w:val="00E82350"/>
    <w:rsid w:val="00E82D0A"/>
    <w:rsid w:val="00E83419"/>
    <w:rsid w:val="00E83462"/>
    <w:rsid w:val="00E83582"/>
    <w:rsid w:val="00E84C9E"/>
    <w:rsid w:val="00E84E04"/>
    <w:rsid w:val="00E8533B"/>
    <w:rsid w:val="00E85BC7"/>
    <w:rsid w:val="00E85FCB"/>
    <w:rsid w:val="00E86934"/>
    <w:rsid w:val="00E86B28"/>
    <w:rsid w:val="00E86C49"/>
    <w:rsid w:val="00E87E3D"/>
    <w:rsid w:val="00E9058F"/>
    <w:rsid w:val="00E90658"/>
    <w:rsid w:val="00E90A25"/>
    <w:rsid w:val="00E90A6F"/>
    <w:rsid w:val="00E90A9E"/>
    <w:rsid w:val="00E90C7C"/>
    <w:rsid w:val="00E912D1"/>
    <w:rsid w:val="00E91BB1"/>
    <w:rsid w:val="00E91CA7"/>
    <w:rsid w:val="00E91E4B"/>
    <w:rsid w:val="00E921AC"/>
    <w:rsid w:val="00E92371"/>
    <w:rsid w:val="00E92E23"/>
    <w:rsid w:val="00E92FC8"/>
    <w:rsid w:val="00E9352C"/>
    <w:rsid w:val="00E93D02"/>
    <w:rsid w:val="00E94017"/>
    <w:rsid w:val="00E940BC"/>
    <w:rsid w:val="00E940CD"/>
    <w:rsid w:val="00E94164"/>
    <w:rsid w:val="00E9467F"/>
    <w:rsid w:val="00E94EC2"/>
    <w:rsid w:val="00E94EE1"/>
    <w:rsid w:val="00E94F6F"/>
    <w:rsid w:val="00E95645"/>
    <w:rsid w:val="00E958FD"/>
    <w:rsid w:val="00E960E9"/>
    <w:rsid w:val="00E9621B"/>
    <w:rsid w:val="00E967B5"/>
    <w:rsid w:val="00E96BC0"/>
    <w:rsid w:val="00E96CBE"/>
    <w:rsid w:val="00E97688"/>
    <w:rsid w:val="00E97CD4"/>
    <w:rsid w:val="00E97EAD"/>
    <w:rsid w:val="00EA06DE"/>
    <w:rsid w:val="00EA19A4"/>
    <w:rsid w:val="00EA1A58"/>
    <w:rsid w:val="00EA1BCE"/>
    <w:rsid w:val="00EA1EEB"/>
    <w:rsid w:val="00EA2586"/>
    <w:rsid w:val="00EA2748"/>
    <w:rsid w:val="00EA2CAC"/>
    <w:rsid w:val="00EA2EE1"/>
    <w:rsid w:val="00EA2F34"/>
    <w:rsid w:val="00EA31D7"/>
    <w:rsid w:val="00EA35B8"/>
    <w:rsid w:val="00EA384A"/>
    <w:rsid w:val="00EA385A"/>
    <w:rsid w:val="00EA39A4"/>
    <w:rsid w:val="00EA3DA0"/>
    <w:rsid w:val="00EA42B9"/>
    <w:rsid w:val="00EA4F39"/>
    <w:rsid w:val="00EA50BA"/>
    <w:rsid w:val="00EA50C7"/>
    <w:rsid w:val="00EA5775"/>
    <w:rsid w:val="00EA59DC"/>
    <w:rsid w:val="00EA6574"/>
    <w:rsid w:val="00EA6811"/>
    <w:rsid w:val="00EA6DF7"/>
    <w:rsid w:val="00EA7FC4"/>
    <w:rsid w:val="00EB2463"/>
    <w:rsid w:val="00EB3161"/>
    <w:rsid w:val="00EB3EF9"/>
    <w:rsid w:val="00EB41EC"/>
    <w:rsid w:val="00EB41F1"/>
    <w:rsid w:val="00EB476D"/>
    <w:rsid w:val="00EB5107"/>
    <w:rsid w:val="00EB53DB"/>
    <w:rsid w:val="00EB57AD"/>
    <w:rsid w:val="00EB597A"/>
    <w:rsid w:val="00EB5A30"/>
    <w:rsid w:val="00EB66C1"/>
    <w:rsid w:val="00EB7087"/>
    <w:rsid w:val="00EB708D"/>
    <w:rsid w:val="00EB79A8"/>
    <w:rsid w:val="00EB7CD8"/>
    <w:rsid w:val="00EB7E2D"/>
    <w:rsid w:val="00EB7EE4"/>
    <w:rsid w:val="00EC0010"/>
    <w:rsid w:val="00EC015C"/>
    <w:rsid w:val="00EC066A"/>
    <w:rsid w:val="00EC0788"/>
    <w:rsid w:val="00EC14E0"/>
    <w:rsid w:val="00EC18A3"/>
    <w:rsid w:val="00EC217B"/>
    <w:rsid w:val="00EC241F"/>
    <w:rsid w:val="00EC2879"/>
    <w:rsid w:val="00EC2B36"/>
    <w:rsid w:val="00EC3159"/>
    <w:rsid w:val="00EC3233"/>
    <w:rsid w:val="00EC355B"/>
    <w:rsid w:val="00EC36C5"/>
    <w:rsid w:val="00EC4C3A"/>
    <w:rsid w:val="00EC534D"/>
    <w:rsid w:val="00EC5EC4"/>
    <w:rsid w:val="00EC6557"/>
    <w:rsid w:val="00EC66D0"/>
    <w:rsid w:val="00EC76C1"/>
    <w:rsid w:val="00ED05B4"/>
    <w:rsid w:val="00ED19CB"/>
    <w:rsid w:val="00ED2176"/>
    <w:rsid w:val="00ED236C"/>
    <w:rsid w:val="00ED23BA"/>
    <w:rsid w:val="00ED247F"/>
    <w:rsid w:val="00ED2552"/>
    <w:rsid w:val="00ED313E"/>
    <w:rsid w:val="00ED3E80"/>
    <w:rsid w:val="00ED43B3"/>
    <w:rsid w:val="00ED45EA"/>
    <w:rsid w:val="00ED4B03"/>
    <w:rsid w:val="00ED4CBC"/>
    <w:rsid w:val="00ED5BA4"/>
    <w:rsid w:val="00ED5F03"/>
    <w:rsid w:val="00ED5FCD"/>
    <w:rsid w:val="00ED6381"/>
    <w:rsid w:val="00ED68DF"/>
    <w:rsid w:val="00ED6E57"/>
    <w:rsid w:val="00ED6EB5"/>
    <w:rsid w:val="00ED7911"/>
    <w:rsid w:val="00ED7B8C"/>
    <w:rsid w:val="00EE024A"/>
    <w:rsid w:val="00EE0895"/>
    <w:rsid w:val="00EE09EC"/>
    <w:rsid w:val="00EE21FC"/>
    <w:rsid w:val="00EE25D1"/>
    <w:rsid w:val="00EE2C66"/>
    <w:rsid w:val="00EE4841"/>
    <w:rsid w:val="00EE4A6B"/>
    <w:rsid w:val="00EE4D3C"/>
    <w:rsid w:val="00EE4E72"/>
    <w:rsid w:val="00EE5016"/>
    <w:rsid w:val="00EE5452"/>
    <w:rsid w:val="00EE5759"/>
    <w:rsid w:val="00EE5ADE"/>
    <w:rsid w:val="00EE5C46"/>
    <w:rsid w:val="00EE5D10"/>
    <w:rsid w:val="00EE6973"/>
    <w:rsid w:val="00EE69ED"/>
    <w:rsid w:val="00EE6DD9"/>
    <w:rsid w:val="00EE6F68"/>
    <w:rsid w:val="00EE748E"/>
    <w:rsid w:val="00EE7583"/>
    <w:rsid w:val="00EF0173"/>
    <w:rsid w:val="00EF062F"/>
    <w:rsid w:val="00EF0B3A"/>
    <w:rsid w:val="00EF0F39"/>
    <w:rsid w:val="00EF1754"/>
    <w:rsid w:val="00EF191D"/>
    <w:rsid w:val="00EF1FAE"/>
    <w:rsid w:val="00EF2762"/>
    <w:rsid w:val="00EF2779"/>
    <w:rsid w:val="00EF3724"/>
    <w:rsid w:val="00EF3743"/>
    <w:rsid w:val="00EF3DD7"/>
    <w:rsid w:val="00EF532D"/>
    <w:rsid w:val="00EF54D4"/>
    <w:rsid w:val="00EF57DA"/>
    <w:rsid w:val="00EF5913"/>
    <w:rsid w:val="00EF5ED5"/>
    <w:rsid w:val="00EF63B0"/>
    <w:rsid w:val="00EF6B48"/>
    <w:rsid w:val="00EF6B67"/>
    <w:rsid w:val="00EF6B90"/>
    <w:rsid w:val="00EF7056"/>
    <w:rsid w:val="00EF754A"/>
    <w:rsid w:val="00EF7707"/>
    <w:rsid w:val="00F000CD"/>
    <w:rsid w:val="00F0059A"/>
    <w:rsid w:val="00F00AD4"/>
    <w:rsid w:val="00F0101E"/>
    <w:rsid w:val="00F01889"/>
    <w:rsid w:val="00F018E5"/>
    <w:rsid w:val="00F01A1D"/>
    <w:rsid w:val="00F01DA0"/>
    <w:rsid w:val="00F0231C"/>
    <w:rsid w:val="00F02360"/>
    <w:rsid w:val="00F03DBC"/>
    <w:rsid w:val="00F03FD1"/>
    <w:rsid w:val="00F04955"/>
    <w:rsid w:val="00F05164"/>
    <w:rsid w:val="00F0547D"/>
    <w:rsid w:val="00F058BF"/>
    <w:rsid w:val="00F06500"/>
    <w:rsid w:val="00F06627"/>
    <w:rsid w:val="00F06718"/>
    <w:rsid w:val="00F06B72"/>
    <w:rsid w:val="00F06F3F"/>
    <w:rsid w:val="00F078D4"/>
    <w:rsid w:val="00F07A63"/>
    <w:rsid w:val="00F07C7E"/>
    <w:rsid w:val="00F103D7"/>
    <w:rsid w:val="00F1049D"/>
    <w:rsid w:val="00F10683"/>
    <w:rsid w:val="00F10F1D"/>
    <w:rsid w:val="00F119BD"/>
    <w:rsid w:val="00F120FE"/>
    <w:rsid w:val="00F12116"/>
    <w:rsid w:val="00F125C4"/>
    <w:rsid w:val="00F125D9"/>
    <w:rsid w:val="00F12D21"/>
    <w:rsid w:val="00F13030"/>
    <w:rsid w:val="00F13387"/>
    <w:rsid w:val="00F13500"/>
    <w:rsid w:val="00F138A5"/>
    <w:rsid w:val="00F13A0D"/>
    <w:rsid w:val="00F13FB0"/>
    <w:rsid w:val="00F15C03"/>
    <w:rsid w:val="00F16A4E"/>
    <w:rsid w:val="00F16AD8"/>
    <w:rsid w:val="00F16C51"/>
    <w:rsid w:val="00F174B7"/>
    <w:rsid w:val="00F174BD"/>
    <w:rsid w:val="00F177E4"/>
    <w:rsid w:val="00F17D40"/>
    <w:rsid w:val="00F17D5F"/>
    <w:rsid w:val="00F17E6A"/>
    <w:rsid w:val="00F208EF"/>
    <w:rsid w:val="00F20F67"/>
    <w:rsid w:val="00F21119"/>
    <w:rsid w:val="00F21CB5"/>
    <w:rsid w:val="00F232DB"/>
    <w:rsid w:val="00F23532"/>
    <w:rsid w:val="00F23602"/>
    <w:rsid w:val="00F23D8F"/>
    <w:rsid w:val="00F241FE"/>
    <w:rsid w:val="00F2490F"/>
    <w:rsid w:val="00F24A3B"/>
    <w:rsid w:val="00F24B5F"/>
    <w:rsid w:val="00F24F48"/>
    <w:rsid w:val="00F2506C"/>
    <w:rsid w:val="00F25BBB"/>
    <w:rsid w:val="00F25FA9"/>
    <w:rsid w:val="00F26458"/>
    <w:rsid w:val="00F26B77"/>
    <w:rsid w:val="00F26E57"/>
    <w:rsid w:val="00F3020F"/>
    <w:rsid w:val="00F3058B"/>
    <w:rsid w:val="00F308E1"/>
    <w:rsid w:val="00F30AFB"/>
    <w:rsid w:val="00F30D26"/>
    <w:rsid w:val="00F310B1"/>
    <w:rsid w:val="00F31D7A"/>
    <w:rsid w:val="00F31EA0"/>
    <w:rsid w:val="00F321E5"/>
    <w:rsid w:val="00F322C4"/>
    <w:rsid w:val="00F32D3D"/>
    <w:rsid w:val="00F33040"/>
    <w:rsid w:val="00F33E9F"/>
    <w:rsid w:val="00F34DEC"/>
    <w:rsid w:val="00F35394"/>
    <w:rsid w:val="00F364B8"/>
    <w:rsid w:val="00F36C2B"/>
    <w:rsid w:val="00F37CD5"/>
    <w:rsid w:val="00F40FC0"/>
    <w:rsid w:val="00F417F0"/>
    <w:rsid w:val="00F41AD2"/>
    <w:rsid w:val="00F41B61"/>
    <w:rsid w:val="00F41B6F"/>
    <w:rsid w:val="00F4234C"/>
    <w:rsid w:val="00F424D6"/>
    <w:rsid w:val="00F424F0"/>
    <w:rsid w:val="00F433D1"/>
    <w:rsid w:val="00F43546"/>
    <w:rsid w:val="00F43DE6"/>
    <w:rsid w:val="00F44545"/>
    <w:rsid w:val="00F4475F"/>
    <w:rsid w:val="00F45DF6"/>
    <w:rsid w:val="00F46021"/>
    <w:rsid w:val="00F46966"/>
    <w:rsid w:val="00F46C0A"/>
    <w:rsid w:val="00F47990"/>
    <w:rsid w:val="00F47E7C"/>
    <w:rsid w:val="00F50092"/>
    <w:rsid w:val="00F5009A"/>
    <w:rsid w:val="00F50778"/>
    <w:rsid w:val="00F50B3B"/>
    <w:rsid w:val="00F50BBC"/>
    <w:rsid w:val="00F50E82"/>
    <w:rsid w:val="00F50EE8"/>
    <w:rsid w:val="00F50EEB"/>
    <w:rsid w:val="00F52226"/>
    <w:rsid w:val="00F537EC"/>
    <w:rsid w:val="00F54C1E"/>
    <w:rsid w:val="00F55222"/>
    <w:rsid w:val="00F55930"/>
    <w:rsid w:val="00F55C6B"/>
    <w:rsid w:val="00F56492"/>
    <w:rsid w:val="00F5681B"/>
    <w:rsid w:val="00F5702F"/>
    <w:rsid w:val="00F57F35"/>
    <w:rsid w:val="00F57FF9"/>
    <w:rsid w:val="00F60247"/>
    <w:rsid w:val="00F6056A"/>
    <w:rsid w:val="00F6070B"/>
    <w:rsid w:val="00F60DA8"/>
    <w:rsid w:val="00F6140B"/>
    <w:rsid w:val="00F6154B"/>
    <w:rsid w:val="00F61888"/>
    <w:rsid w:val="00F62ABB"/>
    <w:rsid w:val="00F62DD9"/>
    <w:rsid w:val="00F634AF"/>
    <w:rsid w:val="00F63678"/>
    <w:rsid w:val="00F6373E"/>
    <w:rsid w:val="00F63A1A"/>
    <w:rsid w:val="00F63AFD"/>
    <w:rsid w:val="00F646A7"/>
    <w:rsid w:val="00F6496D"/>
    <w:rsid w:val="00F64C25"/>
    <w:rsid w:val="00F65793"/>
    <w:rsid w:val="00F659B8"/>
    <w:rsid w:val="00F65BE8"/>
    <w:rsid w:val="00F65DDD"/>
    <w:rsid w:val="00F65DF3"/>
    <w:rsid w:val="00F66793"/>
    <w:rsid w:val="00F71051"/>
    <w:rsid w:val="00F71603"/>
    <w:rsid w:val="00F71E63"/>
    <w:rsid w:val="00F7218A"/>
    <w:rsid w:val="00F72434"/>
    <w:rsid w:val="00F728D7"/>
    <w:rsid w:val="00F7342C"/>
    <w:rsid w:val="00F73C17"/>
    <w:rsid w:val="00F73FCD"/>
    <w:rsid w:val="00F7426B"/>
    <w:rsid w:val="00F74969"/>
    <w:rsid w:val="00F755C3"/>
    <w:rsid w:val="00F76BCC"/>
    <w:rsid w:val="00F7731E"/>
    <w:rsid w:val="00F773FF"/>
    <w:rsid w:val="00F775D0"/>
    <w:rsid w:val="00F77C27"/>
    <w:rsid w:val="00F77D55"/>
    <w:rsid w:val="00F77DEF"/>
    <w:rsid w:val="00F808B9"/>
    <w:rsid w:val="00F80A74"/>
    <w:rsid w:val="00F80BDE"/>
    <w:rsid w:val="00F80CE9"/>
    <w:rsid w:val="00F81BC3"/>
    <w:rsid w:val="00F81F5A"/>
    <w:rsid w:val="00F821C4"/>
    <w:rsid w:val="00F82530"/>
    <w:rsid w:val="00F825C6"/>
    <w:rsid w:val="00F8273A"/>
    <w:rsid w:val="00F828F7"/>
    <w:rsid w:val="00F82C9E"/>
    <w:rsid w:val="00F8355A"/>
    <w:rsid w:val="00F83EC8"/>
    <w:rsid w:val="00F84525"/>
    <w:rsid w:val="00F84651"/>
    <w:rsid w:val="00F851A1"/>
    <w:rsid w:val="00F85D36"/>
    <w:rsid w:val="00F86334"/>
    <w:rsid w:val="00F86369"/>
    <w:rsid w:val="00F86C2E"/>
    <w:rsid w:val="00F86C65"/>
    <w:rsid w:val="00F872FA"/>
    <w:rsid w:val="00F87A90"/>
    <w:rsid w:val="00F87B12"/>
    <w:rsid w:val="00F87C74"/>
    <w:rsid w:val="00F90076"/>
    <w:rsid w:val="00F901A3"/>
    <w:rsid w:val="00F90361"/>
    <w:rsid w:val="00F905BE"/>
    <w:rsid w:val="00F90A69"/>
    <w:rsid w:val="00F90F55"/>
    <w:rsid w:val="00F912C4"/>
    <w:rsid w:val="00F91711"/>
    <w:rsid w:val="00F91828"/>
    <w:rsid w:val="00F91C42"/>
    <w:rsid w:val="00F92329"/>
    <w:rsid w:val="00F924F7"/>
    <w:rsid w:val="00F9284C"/>
    <w:rsid w:val="00F92A28"/>
    <w:rsid w:val="00F92BB1"/>
    <w:rsid w:val="00F93230"/>
    <w:rsid w:val="00F933F9"/>
    <w:rsid w:val="00F93B99"/>
    <w:rsid w:val="00F93E6B"/>
    <w:rsid w:val="00F93FA3"/>
    <w:rsid w:val="00F944C0"/>
    <w:rsid w:val="00F95434"/>
    <w:rsid w:val="00F95533"/>
    <w:rsid w:val="00F95E6D"/>
    <w:rsid w:val="00F96366"/>
    <w:rsid w:val="00F9638D"/>
    <w:rsid w:val="00F965EB"/>
    <w:rsid w:val="00F97AE4"/>
    <w:rsid w:val="00F97C45"/>
    <w:rsid w:val="00FA1AF1"/>
    <w:rsid w:val="00FA1D6B"/>
    <w:rsid w:val="00FA1DE1"/>
    <w:rsid w:val="00FA28FF"/>
    <w:rsid w:val="00FA4B13"/>
    <w:rsid w:val="00FA4B20"/>
    <w:rsid w:val="00FA5626"/>
    <w:rsid w:val="00FA5CA3"/>
    <w:rsid w:val="00FA5F9E"/>
    <w:rsid w:val="00FA6D86"/>
    <w:rsid w:val="00FA71B5"/>
    <w:rsid w:val="00FA7E32"/>
    <w:rsid w:val="00FB0EB8"/>
    <w:rsid w:val="00FB0F18"/>
    <w:rsid w:val="00FB0F88"/>
    <w:rsid w:val="00FB16DA"/>
    <w:rsid w:val="00FB304F"/>
    <w:rsid w:val="00FB315E"/>
    <w:rsid w:val="00FB3A7C"/>
    <w:rsid w:val="00FB3D62"/>
    <w:rsid w:val="00FB3DCC"/>
    <w:rsid w:val="00FB405B"/>
    <w:rsid w:val="00FB4165"/>
    <w:rsid w:val="00FB4975"/>
    <w:rsid w:val="00FB5196"/>
    <w:rsid w:val="00FB57B8"/>
    <w:rsid w:val="00FB5A37"/>
    <w:rsid w:val="00FB5AAB"/>
    <w:rsid w:val="00FB5D28"/>
    <w:rsid w:val="00FB697D"/>
    <w:rsid w:val="00FB6CA1"/>
    <w:rsid w:val="00FB703D"/>
    <w:rsid w:val="00FB7810"/>
    <w:rsid w:val="00FB78BB"/>
    <w:rsid w:val="00FB7C51"/>
    <w:rsid w:val="00FB7EE4"/>
    <w:rsid w:val="00FC0298"/>
    <w:rsid w:val="00FC046C"/>
    <w:rsid w:val="00FC09D8"/>
    <w:rsid w:val="00FC0C57"/>
    <w:rsid w:val="00FC1038"/>
    <w:rsid w:val="00FC153C"/>
    <w:rsid w:val="00FC1E41"/>
    <w:rsid w:val="00FC1FF6"/>
    <w:rsid w:val="00FC20BF"/>
    <w:rsid w:val="00FC223E"/>
    <w:rsid w:val="00FC2F73"/>
    <w:rsid w:val="00FC3229"/>
    <w:rsid w:val="00FC34A0"/>
    <w:rsid w:val="00FC3B71"/>
    <w:rsid w:val="00FC3EE5"/>
    <w:rsid w:val="00FC3FC6"/>
    <w:rsid w:val="00FC4197"/>
    <w:rsid w:val="00FC4239"/>
    <w:rsid w:val="00FC457D"/>
    <w:rsid w:val="00FC47E6"/>
    <w:rsid w:val="00FC4C43"/>
    <w:rsid w:val="00FC536A"/>
    <w:rsid w:val="00FC58F2"/>
    <w:rsid w:val="00FC701E"/>
    <w:rsid w:val="00FC78DA"/>
    <w:rsid w:val="00FD0308"/>
    <w:rsid w:val="00FD03F3"/>
    <w:rsid w:val="00FD06DF"/>
    <w:rsid w:val="00FD0878"/>
    <w:rsid w:val="00FD08C9"/>
    <w:rsid w:val="00FD109C"/>
    <w:rsid w:val="00FD16DF"/>
    <w:rsid w:val="00FD2CD6"/>
    <w:rsid w:val="00FD2F99"/>
    <w:rsid w:val="00FD37AC"/>
    <w:rsid w:val="00FD3810"/>
    <w:rsid w:val="00FD3D92"/>
    <w:rsid w:val="00FD4576"/>
    <w:rsid w:val="00FD4666"/>
    <w:rsid w:val="00FD4715"/>
    <w:rsid w:val="00FD47D0"/>
    <w:rsid w:val="00FD4A86"/>
    <w:rsid w:val="00FD4DAC"/>
    <w:rsid w:val="00FD4E29"/>
    <w:rsid w:val="00FD5147"/>
    <w:rsid w:val="00FD51D6"/>
    <w:rsid w:val="00FD5393"/>
    <w:rsid w:val="00FD54C2"/>
    <w:rsid w:val="00FD5B79"/>
    <w:rsid w:val="00FD6E19"/>
    <w:rsid w:val="00FD7128"/>
    <w:rsid w:val="00FD7134"/>
    <w:rsid w:val="00FD7F64"/>
    <w:rsid w:val="00FD7FD0"/>
    <w:rsid w:val="00FE0046"/>
    <w:rsid w:val="00FE0637"/>
    <w:rsid w:val="00FE0AFE"/>
    <w:rsid w:val="00FE24F2"/>
    <w:rsid w:val="00FE26FB"/>
    <w:rsid w:val="00FE2BCC"/>
    <w:rsid w:val="00FE357A"/>
    <w:rsid w:val="00FE39C7"/>
    <w:rsid w:val="00FE4479"/>
    <w:rsid w:val="00FE5C32"/>
    <w:rsid w:val="00FE5DF3"/>
    <w:rsid w:val="00FE5EE2"/>
    <w:rsid w:val="00FE65CA"/>
    <w:rsid w:val="00FE680B"/>
    <w:rsid w:val="00FE6DF8"/>
    <w:rsid w:val="00FE7D85"/>
    <w:rsid w:val="00FF1020"/>
    <w:rsid w:val="00FF2046"/>
    <w:rsid w:val="00FF20C1"/>
    <w:rsid w:val="00FF2328"/>
    <w:rsid w:val="00FF264F"/>
    <w:rsid w:val="00FF278D"/>
    <w:rsid w:val="00FF2BF7"/>
    <w:rsid w:val="00FF397A"/>
    <w:rsid w:val="00FF3B7C"/>
    <w:rsid w:val="00FF4184"/>
    <w:rsid w:val="00FF41B0"/>
    <w:rsid w:val="00FF4CFE"/>
    <w:rsid w:val="00FF53CD"/>
    <w:rsid w:val="00FF6793"/>
    <w:rsid w:val="00FF7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55"/>
    <w:rPr>
      <w:sz w:val="24"/>
      <w:szCs w:val="24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5A5460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905B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customStyle="1" w:styleId="ConsPlusTitle">
    <w:name w:val="ConsPlusTitle"/>
    <w:uiPriority w:val="99"/>
    <w:rsid w:val="00DD6F55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styleId="FootnoteText">
    <w:name w:val="footnote text"/>
    <w:basedOn w:val="Normal"/>
    <w:link w:val="FootnoteTextChar1"/>
    <w:uiPriority w:val="99"/>
    <w:rsid w:val="00DD6F55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905BE"/>
    <w:rPr>
      <w:sz w:val="20"/>
      <w:szCs w:val="20"/>
    </w:rPr>
  </w:style>
  <w:style w:type="character" w:customStyle="1" w:styleId="FootnoteTextChar1">
    <w:name w:val="Footnote Text Char1"/>
    <w:link w:val="FootnoteText"/>
    <w:uiPriority w:val="99"/>
    <w:locked/>
    <w:rsid w:val="00DD6F55"/>
    <w:rPr>
      <w:lang w:val="ru-RU" w:eastAsia="ru-RU"/>
    </w:rPr>
  </w:style>
  <w:style w:type="character" w:styleId="FootnoteReference">
    <w:name w:val="footnote reference"/>
    <w:basedOn w:val="DefaultParagraphFont"/>
    <w:uiPriority w:val="99"/>
    <w:rsid w:val="00DD6F55"/>
    <w:rPr>
      <w:vertAlign w:val="superscript"/>
    </w:rPr>
  </w:style>
  <w:style w:type="paragraph" w:styleId="Header">
    <w:name w:val="header"/>
    <w:basedOn w:val="Normal"/>
    <w:link w:val="HeaderChar"/>
    <w:uiPriority w:val="99"/>
    <w:rsid w:val="002A6B6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905BE"/>
    <w:rPr>
      <w:sz w:val="24"/>
      <w:szCs w:val="24"/>
    </w:rPr>
  </w:style>
  <w:style w:type="character" w:styleId="PageNumber">
    <w:name w:val="page number"/>
    <w:basedOn w:val="DefaultParagraphFont"/>
    <w:uiPriority w:val="99"/>
    <w:rsid w:val="002A6B67"/>
  </w:style>
  <w:style w:type="paragraph" w:styleId="BalloonText">
    <w:name w:val="Balloon Text"/>
    <w:basedOn w:val="Normal"/>
    <w:link w:val="BalloonTextChar"/>
    <w:uiPriority w:val="99"/>
    <w:semiHidden/>
    <w:rsid w:val="00E940B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5BE"/>
    <w:rPr>
      <w:sz w:val="0"/>
      <w:szCs w:val="0"/>
    </w:rPr>
  </w:style>
  <w:style w:type="paragraph" w:customStyle="1" w:styleId="a">
    <w:name w:val="Знак"/>
    <w:basedOn w:val="Normal"/>
    <w:uiPriority w:val="99"/>
    <w:rsid w:val="00CF4CD3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uiPriority w:val="99"/>
    <w:rsid w:val="0006563E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Heading1Char1">
    <w:name w:val="Heading 1 Char1"/>
    <w:link w:val="Heading1"/>
    <w:uiPriority w:val="99"/>
    <w:locked/>
    <w:rsid w:val="005A5460"/>
    <w:rPr>
      <w:rFonts w:ascii="Arial" w:hAnsi="Arial" w:cs="Arial"/>
      <w:b/>
      <w:bCs/>
      <w:color w:val="26282F"/>
      <w:sz w:val="24"/>
      <w:szCs w:val="24"/>
    </w:rPr>
  </w:style>
  <w:style w:type="character" w:customStyle="1" w:styleId="a0">
    <w:name w:val="Цветовое выделение"/>
    <w:uiPriority w:val="99"/>
    <w:rsid w:val="00CD4A7F"/>
    <w:rPr>
      <w:b/>
      <w:bCs/>
      <w:color w:val="26282F"/>
    </w:rPr>
  </w:style>
  <w:style w:type="table" w:styleId="TableGrid">
    <w:name w:val="Table Grid"/>
    <w:basedOn w:val="TableNormal"/>
    <w:uiPriority w:val="99"/>
    <w:rsid w:val="00D6037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Знак Знак Знак Знак"/>
    <w:basedOn w:val="Normal"/>
    <w:uiPriority w:val="99"/>
    <w:rsid w:val="00022F86"/>
    <w:pPr>
      <w:spacing w:after="160" w:line="240" w:lineRule="exact"/>
    </w:pPr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973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738</Words>
  <Characters>4211</Characters>
  <Application>Microsoft Office Outlook</Application>
  <DocSecurity>0</DocSecurity>
  <Lines>0</Lines>
  <Paragraphs>0</Paragraphs>
  <ScaleCrop>false</ScaleCrop>
  <Company>df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СтепановаЕА</dc:creator>
  <cp:keywords/>
  <dc:description/>
  <cp:lastModifiedBy>103</cp:lastModifiedBy>
  <cp:revision>2</cp:revision>
  <cp:lastPrinted>2015-12-21T05:39:00Z</cp:lastPrinted>
  <dcterms:created xsi:type="dcterms:W3CDTF">2015-12-21T08:31:00Z</dcterms:created>
  <dcterms:modified xsi:type="dcterms:W3CDTF">2015-12-21T08:31:00Z</dcterms:modified>
</cp:coreProperties>
</file>